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A6B" w14:textId="23F1CF14" w:rsidR="000024F8" w:rsidRDefault="000024F8" w:rsidP="00570D7F">
      <w:pPr>
        <w:overflowPunct w:val="0"/>
        <w:autoSpaceDE w:val="0"/>
        <w:autoSpaceDN w:val="0"/>
        <w:adjustRightInd w:val="0"/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t>Projektas</w:t>
      </w:r>
    </w:p>
    <w:p w14:paraId="6EEA9797" w14:textId="003A7A75" w:rsidR="004E4B24" w:rsidRPr="00941BD6" w:rsidRDefault="004E4B24" w:rsidP="00570D7F">
      <w:pPr>
        <w:overflowPunct w:val="0"/>
        <w:autoSpaceDE w:val="0"/>
        <w:autoSpaceDN w:val="0"/>
        <w:adjustRightInd w:val="0"/>
        <w:jc w:val="center"/>
        <w:rPr>
          <w:rFonts w:eastAsia="Calibri"/>
          <w:szCs w:val="24"/>
        </w:rPr>
      </w:pPr>
      <w:r w:rsidRPr="00941BD6">
        <w:rPr>
          <w:rFonts w:eastAsia="Calibri"/>
          <w:noProof/>
          <w:szCs w:val="24"/>
          <w:lang w:val="en-US"/>
        </w:rPr>
        <w:drawing>
          <wp:inline distT="0" distB="0" distL="0" distR="0" wp14:anchorId="645F135E" wp14:editId="2E76DE8E">
            <wp:extent cx="676275" cy="676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C66581" w14:textId="77777777" w:rsidR="004E4B24" w:rsidRPr="00941BD6" w:rsidRDefault="004E4B24" w:rsidP="00570D7F">
      <w:pPr>
        <w:overflowPunct w:val="0"/>
        <w:autoSpaceDE w:val="0"/>
        <w:autoSpaceDN w:val="0"/>
        <w:adjustRightInd w:val="0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ANYKŠČIŲ RAJONO SAVIVALDYBĖS</w:t>
      </w:r>
    </w:p>
    <w:p w14:paraId="2E30E433" w14:textId="77777777" w:rsidR="004E4B24" w:rsidRPr="00941BD6" w:rsidRDefault="004E4B24" w:rsidP="00570D7F">
      <w:pPr>
        <w:overflowPunct w:val="0"/>
        <w:autoSpaceDE w:val="0"/>
        <w:autoSpaceDN w:val="0"/>
        <w:adjustRightInd w:val="0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TARYBA</w:t>
      </w:r>
    </w:p>
    <w:p w14:paraId="24AF464E" w14:textId="77777777" w:rsidR="004E4B24" w:rsidRPr="00941BD6" w:rsidRDefault="004E4B24" w:rsidP="00570D7F">
      <w:pPr>
        <w:overflowPunct w:val="0"/>
        <w:autoSpaceDE w:val="0"/>
        <w:autoSpaceDN w:val="0"/>
        <w:adjustRightInd w:val="0"/>
        <w:jc w:val="center"/>
        <w:rPr>
          <w:rFonts w:eastAsia="Calibri"/>
          <w:b/>
          <w:szCs w:val="24"/>
        </w:rPr>
      </w:pPr>
    </w:p>
    <w:p w14:paraId="7328E6A4" w14:textId="77777777" w:rsidR="004E4B24" w:rsidRPr="00941BD6" w:rsidRDefault="004E4B24" w:rsidP="00570D7F">
      <w:pPr>
        <w:overflowPunct w:val="0"/>
        <w:autoSpaceDE w:val="0"/>
        <w:autoSpaceDN w:val="0"/>
        <w:adjustRightInd w:val="0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SPRENDIMAS</w:t>
      </w:r>
    </w:p>
    <w:p w14:paraId="03250649" w14:textId="255D7EF6" w:rsidR="004E4B24" w:rsidRPr="00941BD6" w:rsidRDefault="00D76497" w:rsidP="00570D7F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DĖL ANYKŠČIŲ RAJONO SAVIVALDYBĖS TARYBOS 2024 M. KOVO 1 D. SPRENDIMO NR. 1-TS-</w:t>
      </w:r>
      <w:r w:rsidR="007171E5">
        <w:rPr>
          <w:rFonts w:eastAsia="Calibri"/>
          <w:b/>
          <w:szCs w:val="24"/>
        </w:rPr>
        <w:t>41</w:t>
      </w:r>
      <w:r>
        <w:rPr>
          <w:rFonts w:eastAsia="Calibri"/>
          <w:b/>
          <w:szCs w:val="24"/>
        </w:rPr>
        <w:t xml:space="preserve"> ,,</w:t>
      </w:r>
      <w:r w:rsidR="004E4B24" w:rsidRPr="00941BD6">
        <w:rPr>
          <w:rFonts w:eastAsia="Calibri"/>
          <w:b/>
          <w:szCs w:val="24"/>
        </w:rPr>
        <w:t>DĖL</w:t>
      </w:r>
      <w:r w:rsidR="003819F2" w:rsidRPr="00941BD6">
        <w:rPr>
          <w:rFonts w:eastAsia="Calibri"/>
          <w:b/>
          <w:szCs w:val="24"/>
        </w:rPr>
        <w:t xml:space="preserve"> </w:t>
      </w:r>
      <w:r w:rsidR="004E4B24" w:rsidRPr="00941BD6">
        <w:rPr>
          <w:rFonts w:eastAsia="Calibri"/>
          <w:b/>
          <w:szCs w:val="24"/>
        </w:rPr>
        <w:t>JAUNIMO UŽIMTUMO SKATINIMO PROJEKTŲ FINANSAVIMO TVARKOS APRAŠO PATVIRTINIMO</w:t>
      </w:r>
      <w:r>
        <w:rPr>
          <w:rFonts w:eastAsia="Calibri"/>
          <w:b/>
          <w:szCs w:val="24"/>
        </w:rPr>
        <w:t>“ PAKEITIMO</w:t>
      </w:r>
    </w:p>
    <w:p w14:paraId="3E6ED6CB" w14:textId="77777777" w:rsidR="004E4B24" w:rsidRPr="00941BD6" w:rsidRDefault="004E4B24" w:rsidP="00570D7F">
      <w:pPr>
        <w:jc w:val="center"/>
        <w:rPr>
          <w:rFonts w:eastAsia="Calibri"/>
          <w:szCs w:val="24"/>
        </w:rPr>
      </w:pPr>
      <w:bookmarkStart w:id="0" w:name="Data"/>
    </w:p>
    <w:p w14:paraId="3D32ED09" w14:textId="757833BD" w:rsidR="004E4B24" w:rsidRPr="00941BD6" w:rsidRDefault="004E4B24" w:rsidP="00570D7F">
      <w:pPr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202</w:t>
      </w:r>
      <w:r w:rsidR="00D76497">
        <w:rPr>
          <w:rFonts w:eastAsia="Calibri"/>
          <w:szCs w:val="24"/>
        </w:rPr>
        <w:t>6</w:t>
      </w:r>
      <w:r w:rsidRPr="00941BD6">
        <w:rPr>
          <w:rFonts w:eastAsia="Calibri"/>
          <w:szCs w:val="24"/>
        </w:rPr>
        <w:t xml:space="preserve"> m. </w:t>
      </w:r>
      <w:r w:rsidR="00D76497">
        <w:rPr>
          <w:rFonts w:eastAsia="Calibri"/>
          <w:szCs w:val="24"/>
        </w:rPr>
        <w:t xml:space="preserve">balandžio </w:t>
      </w:r>
      <w:r w:rsidR="00570D7F">
        <w:rPr>
          <w:rFonts w:eastAsia="Calibri"/>
          <w:szCs w:val="24"/>
        </w:rPr>
        <w:t>30</w:t>
      </w:r>
      <w:r w:rsidRPr="00941BD6">
        <w:rPr>
          <w:rFonts w:eastAsia="Calibri"/>
          <w:szCs w:val="24"/>
        </w:rPr>
        <w:t xml:space="preserve"> d. Nr. 1</w:t>
      </w:r>
      <w:r w:rsidR="00FF13FB" w:rsidRPr="00941BD6">
        <w:rPr>
          <w:rFonts w:eastAsia="Calibri"/>
          <w:szCs w:val="24"/>
        </w:rPr>
        <w:t>-</w:t>
      </w:r>
      <w:r w:rsidRPr="00941BD6">
        <w:rPr>
          <w:rFonts w:eastAsia="Calibri"/>
          <w:szCs w:val="24"/>
        </w:rPr>
        <w:t>T-</w:t>
      </w:r>
      <w:bookmarkEnd w:id="0"/>
      <w:r w:rsidR="00570D7F">
        <w:rPr>
          <w:rFonts w:eastAsia="Calibri"/>
          <w:szCs w:val="24"/>
        </w:rPr>
        <w:t>123</w:t>
      </w:r>
    </w:p>
    <w:p w14:paraId="65BC4118" w14:textId="77777777" w:rsidR="004E4B24" w:rsidRPr="00941BD6" w:rsidRDefault="004E4B24" w:rsidP="00570D7F">
      <w:pPr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Anykščiai</w:t>
      </w:r>
    </w:p>
    <w:p w14:paraId="021A12DC" w14:textId="77777777" w:rsidR="004E4B24" w:rsidRPr="00941BD6" w:rsidRDefault="004E4B24" w:rsidP="00570D7F">
      <w:pPr>
        <w:jc w:val="center"/>
        <w:rPr>
          <w:rFonts w:eastAsia="Calibri"/>
          <w:szCs w:val="24"/>
        </w:rPr>
      </w:pPr>
    </w:p>
    <w:p w14:paraId="4AC12C64" w14:textId="4907EE00" w:rsidR="00AE740B" w:rsidRPr="00477186" w:rsidRDefault="00AE740B" w:rsidP="003D5F0C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  <w:r w:rsidRPr="00477186">
        <w:rPr>
          <w:rFonts w:eastAsia="Calibri"/>
          <w:szCs w:val="24"/>
        </w:rPr>
        <w:t>Vadovaudamasi Lietuvos Respublikos vietos savivaldos įstatymo 6 straipsnio 8 punktu,</w:t>
      </w:r>
      <w:r w:rsidR="00DF79EE">
        <w:rPr>
          <w:rFonts w:eastAsia="Calibri"/>
          <w:szCs w:val="24"/>
        </w:rPr>
        <w:t xml:space="preserve"> </w:t>
      </w:r>
      <w:r w:rsidRPr="00477186">
        <w:rPr>
          <w:rFonts w:eastAsia="Calibri"/>
          <w:color w:val="000000"/>
          <w:szCs w:val="24"/>
          <w:shd w:val="clear" w:color="auto" w:fill="FFFFFF"/>
        </w:rPr>
        <w:t>7 straipsnio 19 punkt</w:t>
      </w:r>
      <w:r>
        <w:rPr>
          <w:rFonts w:eastAsia="Calibri"/>
          <w:color w:val="000000"/>
          <w:szCs w:val="24"/>
          <w:shd w:val="clear" w:color="auto" w:fill="FFFFFF"/>
        </w:rPr>
        <w:t>u</w:t>
      </w:r>
      <w:r w:rsidRPr="00477186">
        <w:rPr>
          <w:rFonts w:eastAsia="Calibri"/>
          <w:color w:val="000000"/>
          <w:szCs w:val="24"/>
          <w:shd w:val="clear" w:color="auto" w:fill="FFFFFF"/>
        </w:rPr>
        <w:t>, 15 straipsnio 4 dalimi, 16 straipsnio 1 dalimi,</w:t>
      </w:r>
      <w:r w:rsidRPr="00477186">
        <w:rPr>
          <w:rFonts w:ascii="Calibri" w:eastAsia="Calibri" w:hAnsi="Calibri"/>
          <w:color w:val="000000"/>
          <w:shd w:val="clear" w:color="auto" w:fill="FFFFFF"/>
        </w:rPr>
        <w:t xml:space="preserve"> </w:t>
      </w:r>
      <w:r w:rsidRPr="00477186">
        <w:rPr>
          <w:rFonts w:eastAsia="Calibri"/>
          <w:szCs w:val="24"/>
        </w:rPr>
        <w:t>Anykščių rajono savivaldybės taryba</w:t>
      </w:r>
      <w:r w:rsidR="00DF79EE">
        <w:rPr>
          <w:rFonts w:eastAsia="Calibri"/>
          <w:szCs w:val="24"/>
        </w:rPr>
        <w:t xml:space="preserve"> </w:t>
      </w:r>
      <w:r w:rsidRPr="00477186">
        <w:rPr>
          <w:rFonts w:eastAsia="Calibri"/>
          <w:szCs w:val="24"/>
        </w:rPr>
        <w:t>n u s p r e n d ž i a :</w:t>
      </w:r>
    </w:p>
    <w:p w14:paraId="14928A58" w14:textId="42CB3A01" w:rsidR="004E4B24" w:rsidRDefault="00FF13FB" w:rsidP="003D5F0C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1. </w:t>
      </w:r>
      <w:r w:rsidR="004E4B24" w:rsidRPr="00941BD6">
        <w:rPr>
          <w:rFonts w:eastAsia="Calibri"/>
          <w:szCs w:val="24"/>
        </w:rPr>
        <w:t>Pa</w:t>
      </w:r>
      <w:r w:rsidR="00D76497">
        <w:rPr>
          <w:rFonts w:eastAsia="Calibri"/>
          <w:szCs w:val="24"/>
        </w:rPr>
        <w:t>keisti Anykščių rajono savivaldybės tarybos 2024 m. kovo 1 d. sprendimo Nr. 1-TS-</w:t>
      </w:r>
      <w:r w:rsidR="007171E5">
        <w:rPr>
          <w:rFonts w:eastAsia="Calibri"/>
          <w:szCs w:val="24"/>
        </w:rPr>
        <w:t>41</w:t>
      </w:r>
      <w:r w:rsidR="00D76497">
        <w:rPr>
          <w:rFonts w:eastAsia="Calibri"/>
          <w:szCs w:val="24"/>
        </w:rPr>
        <w:t xml:space="preserve"> ,,Dėl jaunimo užimtumo skatinimo projektų finansavimo tvarkos aprašo patvirtinimo“ preambulę ir ją išdėstyti taip:</w:t>
      </w:r>
    </w:p>
    <w:p w14:paraId="4E6AA7A2" w14:textId="2410FABB" w:rsidR="008B18EE" w:rsidRDefault="00AE740B" w:rsidP="003D5F0C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,,</w:t>
      </w:r>
      <w:r w:rsidR="008B18EE" w:rsidRPr="00941BD6">
        <w:rPr>
          <w:rFonts w:eastAsia="Calibri"/>
          <w:szCs w:val="24"/>
        </w:rPr>
        <w:t>Vadovaudamasi Lietuvos Respublikos vietos savivaldos įstatymo 6 straipsnio 8 punktu,</w:t>
      </w:r>
      <w:r w:rsidR="008B18EE" w:rsidRPr="00941BD6">
        <w:rPr>
          <w:rFonts w:eastAsia="Calibri"/>
          <w:color w:val="000000"/>
          <w:szCs w:val="24"/>
          <w:shd w:val="clear" w:color="auto" w:fill="FFFFFF"/>
        </w:rPr>
        <w:t xml:space="preserve"> 7 straipsnio 19 punktu, 15 straipsnio 4 dalimi, 16 straipsnio 1 dalimi, Nacionalinės jaunimo politikos 2023–2027 metų veiksmų planu, patvirtintu L</w:t>
      </w:r>
      <w:r w:rsidR="008B18EE" w:rsidRPr="00941BD6">
        <w:rPr>
          <w:rFonts w:eastAsia="Calibri"/>
          <w:szCs w:val="24"/>
        </w:rPr>
        <w:t>ietuvos Respublikos socialinės apsaugos ir darbo ministro 2023 m. liepos 17 d. įsakymu Nr. A1-469 ,,Dėl nacionalinės jaunimo politikos 2023–2027 metų veiksmų plano patvirtinimo“, siekdama įgyvendinti Anykščių rajono savivaldybės 202</w:t>
      </w:r>
      <w:r>
        <w:rPr>
          <w:rFonts w:eastAsia="Calibri"/>
          <w:szCs w:val="24"/>
        </w:rPr>
        <w:t>6</w:t>
      </w:r>
      <w:r w:rsidR="008B18EE" w:rsidRPr="00941BD6">
        <w:rPr>
          <w:rFonts w:eastAsia="Calibri"/>
          <w:szCs w:val="24"/>
        </w:rPr>
        <w:t>–202</w:t>
      </w:r>
      <w:r>
        <w:rPr>
          <w:rFonts w:eastAsia="Calibri"/>
          <w:szCs w:val="24"/>
        </w:rPr>
        <w:t>8</w:t>
      </w:r>
      <w:r w:rsidR="008B18EE" w:rsidRPr="00941BD6">
        <w:rPr>
          <w:rFonts w:eastAsia="Calibri"/>
          <w:szCs w:val="24"/>
        </w:rPr>
        <w:t xml:space="preserve"> metų strateginio veiklos plano, patvirtinto Anykščių rajono savivaldybės tarybos 202</w:t>
      </w:r>
      <w:r>
        <w:rPr>
          <w:rFonts w:eastAsia="Calibri"/>
          <w:szCs w:val="24"/>
        </w:rPr>
        <w:t>6</w:t>
      </w:r>
      <w:r w:rsidR="008B18EE" w:rsidRPr="00941BD6">
        <w:rPr>
          <w:rFonts w:eastAsia="Calibri"/>
          <w:szCs w:val="24"/>
        </w:rPr>
        <w:t xml:space="preserve"> m. </w:t>
      </w:r>
      <w:r>
        <w:rPr>
          <w:rFonts w:eastAsia="Calibri"/>
          <w:szCs w:val="24"/>
        </w:rPr>
        <w:t>vasario 12</w:t>
      </w:r>
      <w:r w:rsidR="008B18EE" w:rsidRPr="00941BD6">
        <w:rPr>
          <w:rFonts w:eastAsia="Calibri"/>
          <w:szCs w:val="24"/>
        </w:rPr>
        <w:t xml:space="preserve"> d. sprendimu </w:t>
      </w:r>
      <w:bookmarkStart w:id="1" w:name="n_0"/>
      <w:r w:rsidR="008B18EE" w:rsidRPr="004D09EF">
        <w:rPr>
          <w:rFonts w:eastAsia="Calibri"/>
          <w:szCs w:val="24"/>
        </w:rPr>
        <w:t>Nr. 1-TS-1</w:t>
      </w:r>
      <w:bookmarkEnd w:id="1"/>
      <w:r>
        <w:rPr>
          <w:rFonts w:eastAsia="Calibri"/>
          <w:szCs w:val="24"/>
        </w:rPr>
        <w:t>8</w:t>
      </w:r>
      <w:r w:rsidR="008B18EE" w:rsidRPr="00941BD6">
        <w:rPr>
          <w:rFonts w:eastAsia="Calibri"/>
          <w:szCs w:val="24"/>
        </w:rPr>
        <w:t xml:space="preserve"> ,,Dėl Anykščių rajono savivaldybės 202</w:t>
      </w:r>
      <w:r>
        <w:rPr>
          <w:rFonts w:eastAsia="Calibri"/>
          <w:szCs w:val="24"/>
        </w:rPr>
        <w:t>6</w:t>
      </w:r>
      <w:r w:rsidR="008B18EE" w:rsidRPr="00941BD6">
        <w:rPr>
          <w:rFonts w:eastAsia="Calibri"/>
          <w:szCs w:val="24"/>
        </w:rPr>
        <w:t>–202</w:t>
      </w:r>
      <w:r>
        <w:rPr>
          <w:rFonts w:eastAsia="Calibri"/>
          <w:szCs w:val="24"/>
        </w:rPr>
        <w:t>8</w:t>
      </w:r>
      <w:r w:rsidR="008B18EE" w:rsidRPr="00941BD6">
        <w:rPr>
          <w:rFonts w:eastAsia="Calibri"/>
          <w:szCs w:val="24"/>
        </w:rPr>
        <w:t xml:space="preserve"> metų strateginio veiklos plano patvirtinimo“, 6 programos ,,Kokybiškos švietimo sistemos kūrimo, sporto skatinimo ir jaunimo užimtumo programa“ priemonę Nr. 6.1.1.01 ,,Jaunimo užimtumo skatinimas“, Anykščių rajono savivaldybės taryba n u s p r e n d ž i a :</w:t>
      </w:r>
      <w:r>
        <w:rPr>
          <w:rFonts w:eastAsia="Calibri"/>
          <w:szCs w:val="24"/>
        </w:rPr>
        <w:t>“.</w:t>
      </w:r>
    </w:p>
    <w:p w14:paraId="569B31C5" w14:textId="5652D96F" w:rsidR="00AE740B" w:rsidRPr="00941BD6" w:rsidRDefault="00AE740B" w:rsidP="003D5F0C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2. Pakeisti Jaunimo užimtumo skatinimo projektų finansavimo tvarkos aprašo, patvirtinto Anykščių rajono savivaldybės tarybos 2024 m. kovo 1 d. sprendimu Nr. 1-TS-</w:t>
      </w:r>
      <w:r w:rsidR="007171E5">
        <w:rPr>
          <w:rFonts w:eastAsia="Calibri"/>
          <w:szCs w:val="24"/>
        </w:rPr>
        <w:t>41</w:t>
      </w:r>
      <w:r>
        <w:rPr>
          <w:rFonts w:eastAsia="Calibri"/>
          <w:szCs w:val="24"/>
        </w:rPr>
        <w:t xml:space="preserve"> ,,Dėl jaunimo užimtumo skatinimo projektų finansavimo tvarkos aprašo patvirtinimo“, 6 priedą ,,Biudžeto lėšų naudojimo sutartis“ ir jį išdėstyti nauja redakcija (pridedama).</w:t>
      </w:r>
    </w:p>
    <w:p w14:paraId="1C5507FB" w14:textId="77777777" w:rsidR="004E4B24" w:rsidRPr="00941BD6" w:rsidRDefault="004E4B24" w:rsidP="003D5F0C">
      <w:pPr>
        <w:spacing w:line="360" w:lineRule="auto"/>
        <w:ind w:firstLine="720"/>
        <w:jc w:val="both"/>
        <w:rPr>
          <w:rFonts w:eastAsia="Calibri"/>
          <w:color w:val="FF0000"/>
          <w:szCs w:val="24"/>
        </w:rPr>
      </w:pPr>
      <w:r w:rsidRPr="00941BD6">
        <w:rPr>
          <w:rFonts w:eastAsia="Calibri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9" w:history="1">
        <w:r w:rsidRPr="00941BD6">
          <w:rPr>
            <w:rFonts w:eastAsia="Calibri"/>
            <w:color w:val="0563C1"/>
            <w:szCs w:val="24"/>
            <w:u w:val="single"/>
            <w:lang w:eastAsia="lt-LT"/>
          </w:rPr>
          <w:t>www.anyksciai.lt</w:t>
        </w:r>
      </w:hyperlink>
      <w:r w:rsidRPr="00941BD6">
        <w:rPr>
          <w:rFonts w:eastAsia="Calibri"/>
          <w:szCs w:val="24"/>
          <w:lang w:eastAsia="lt-LT"/>
        </w:rPr>
        <w:t>.</w:t>
      </w:r>
    </w:p>
    <w:p w14:paraId="051FDCB6" w14:textId="77777777" w:rsidR="004E4B24" w:rsidRPr="00941BD6" w:rsidRDefault="004E4B24" w:rsidP="003D5F0C">
      <w:pPr>
        <w:tabs>
          <w:tab w:val="left" w:pos="5592"/>
        </w:tabs>
        <w:spacing w:line="360" w:lineRule="auto"/>
        <w:jc w:val="both"/>
        <w:rPr>
          <w:rFonts w:eastAsia="Calibri"/>
          <w:szCs w:val="24"/>
        </w:rPr>
      </w:pPr>
    </w:p>
    <w:p w14:paraId="3262F242" w14:textId="3E75F367" w:rsidR="004E4B24" w:rsidRPr="00941BD6" w:rsidRDefault="004E4B24" w:rsidP="004E4B24">
      <w:pPr>
        <w:tabs>
          <w:tab w:val="left" w:pos="5592"/>
        </w:tabs>
        <w:jc w:val="both"/>
        <w:rPr>
          <w:rFonts w:eastAsia="Calibri"/>
          <w:szCs w:val="24"/>
        </w:rPr>
      </w:pPr>
    </w:p>
    <w:p w14:paraId="3BF59CD7" w14:textId="3A6FA87B" w:rsidR="00FF13FB" w:rsidRPr="003D5F0C" w:rsidRDefault="00FF13FB" w:rsidP="003D5F0C">
      <w:pPr>
        <w:tabs>
          <w:tab w:val="right" w:pos="9638"/>
        </w:tabs>
        <w:rPr>
          <w:rFonts w:eastAsia="Calibri"/>
          <w:szCs w:val="24"/>
        </w:rPr>
      </w:pPr>
      <w:r w:rsidRPr="00941BD6">
        <w:rPr>
          <w:rFonts w:eastAsia="Calibri"/>
          <w:szCs w:val="24"/>
        </w:rPr>
        <w:t>Meras</w:t>
      </w:r>
      <w:r w:rsidRPr="00941BD6">
        <w:rPr>
          <w:rFonts w:eastAsia="Calibri"/>
          <w:szCs w:val="24"/>
        </w:rPr>
        <w:tab/>
        <w:t>Kęstutis Tubis</w:t>
      </w:r>
      <w:r w:rsidRPr="00941BD6">
        <w:rPr>
          <w:szCs w:val="24"/>
        </w:rPr>
        <w:br w:type="page"/>
      </w:r>
    </w:p>
    <w:p w14:paraId="45E44E5A" w14:textId="4938544D" w:rsidR="005D3608" w:rsidRPr="00941BD6" w:rsidRDefault="005D3608" w:rsidP="00616638">
      <w:pPr>
        <w:suppressAutoHyphens/>
        <w:ind w:left="5670"/>
        <w:jc w:val="both"/>
        <w:rPr>
          <w:rFonts w:eastAsia="Arial"/>
          <w:szCs w:val="24"/>
          <w:lang w:eastAsia="ar-SA"/>
        </w:rPr>
      </w:pPr>
      <w:r w:rsidRPr="00941BD6">
        <w:rPr>
          <w:rFonts w:eastAsia="Arial"/>
          <w:szCs w:val="24"/>
          <w:lang w:eastAsia="ar-SA"/>
        </w:rPr>
        <w:lastRenderedPageBreak/>
        <w:t>Jaunimo užimtumo skatinimo projektų</w:t>
      </w:r>
    </w:p>
    <w:p w14:paraId="629EB107" w14:textId="4E1086A9" w:rsidR="005D3608" w:rsidRPr="00941BD6" w:rsidRDefault="005D3608" w:rsidP="00616638">
      <w:pPr>
        <w:suppressAutoHyphens/>
        <w:ind w:left="5670"/>
        <w:jc w:val="both"/>
        <w:rPr>
          <w:rFonts w:eastAsia="Arial"/>
          <w:szCs w:val="24"/>
          <w:lang w:eastAsia="ar-SA"/>
        </w:rPr>
      </w:pPr>
      <w:r w:rsidRPr="00941BD6">
        <w:rPr>
          <w:rFonts w:eastAsia="Arial"/>
          <w:szCs w:val="24"/>
          <w:lang w:eastAsia="ar-SA"/>
        </w:rPr>
        <w:t>finansavimo tvarkos aprašo</w:t>
      </w:r>
    </w:p>
    <w:p w14:paraId="7CFA4DAE" w14:textId="6B0AE0A0" w:rsidR="005D3608" w:rsidRPr="00941BD6" w:rsidRDefault="005D3608" w:rsidP="00616638">
      <w:pPr>
        <w:suppressAutoHyphens/>
        <w:ind w:left="5670"/>
        <w:jc w:val="both"/>
        <w:rPr>
          <w:szCs w:val="24"/>
          <w:lang w:eastAsia="ar-SA"/>
        </w:rPr>
      </w:pPr>
      <w:r w:rsidRPr="00941BD6">
        <w:rPr>
          <w:rFonts w:eastAsia="Arial"/>
          <w:szCs w:val="24"/>
          <w:lang w:eastAsia="ar-SA"/>
        </w:rPr>
        <w:t>6</w:t>
      </w:r>
      <w:r w:rsidRPr="00941BD6">
        <w:rPr>
          <w:szCs w:val="24"/>
          <w:lang w:eastAsia="ar-SA"/>
        </w:rPr>
        <w:t xml:space="preserve"> priedas </w:t>
      </w:r>
    </w:p>
    <w:p w14:paraId="2982FAE2" w14:textId="77777777" w:rsidR="005D3608" w:rsidRPr="00941BD6" w:rsidRDefault="005D3608" w:rsidP="005D3608">
      <w:pPr>
        <w:jc w:val="center"/>
        <w:rPr>
          <w:rFonts w:eastAsia="Calibri"/>
          <w:b/>
          <w:szCs w:val="24"/>
          <w:lang w:eastAsia="lt-LT"/>
        </w:rPr>
      </w:pPr>
    </w:p>
    <w:p w14:paraId="20DF6E85" w14:textId="77777777" w:rsidR="005D3608" w:rsidRPr="00941BD6" w:rsidRDefault="005D3608" w:rsidP="005D3608">
      <w:pPr>
        <w:jc w:val="center"/>
        <w:rPr>
          <w:rFonts w:eastAsia="Calibri"/>
          <w:b/>
          <w:szCs w:val="24"/>
          <w:lang w:eastAsia="lt-LT"/>
        </w:rPr>
      </w:pPr>
      <w:r w:rsidRPr="00941BD6">
        <w:rPr>
          <w:rFonts w:eastAsia="Calibri"/>
          <w:b/>
          <w:szCs w:val="24"/>
          <w:lang w:eastAsia="lt-LT"/>
        </w:rPr>
        <w:t>BIUDŽETO LĖŠŲ NAUDOJIMO SUTARTIS Nr. 6-</w:t>
      </w:r>
    </w:p>
    <w:p w14:paraId="369FA38F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</w:p>
    <w:p w14:paraId="2552641E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202_     m.                            d. . </w:t>
      </w:r>
    </w:p>
    <w:p w14:paraId="64D78B18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Anykščiai</w:t>
      </w:r>
    </w:p>
    <w:p w14:paraId="3BFFFA66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</w:p>
    <w:p w14:paraId="6635FD5C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Anykščių rajono savivaldybės administracija (toliau vadinama – Asignavimų valdytojas), kodas 188774637, atstovaujama administracijos direktoriaus (-ės) ..........................., veikiančio (-</w:t>
      </w:r>
      <w:proofErr w:type="spellStart"/>
      <w:r w:rsidRPr="00941BD6">
        <w:rPr>
          <w:rFonts w:eastAsia="Calibri"/>
          <w:szCs w:val="24"/>
        </w:rPr>
        <w:t>ios</w:t>
      </w:r>
      <w:proofErr w:type="spellEnd"/>
      <w:r w:rsidRPr="00941BD6">
        <w:rPr>
          <w:rFonts w:eastAsia="Calibri"/>
          <w:szCs w:val="24"/>
        </w:rPr>
        <w:t>) pagal Anykščių rajono savivaldybės tarybos 20__ m. .................... d. sprendimą Nr. 1–TS–............       ir ............................. (toliau vadinama – Lėšų gavėjas), kodas ...........,  atstovaujamas (-a) ......................., veikiančio (-</w:t>
      </w:r>
      <w:proofErr w:type="spellStart"/>
      <w:r w:rsidRPr="00941BD6">
        <w:rPr>
          <w:rFonts w:eastAsia="Calibri"/>
          <w:szCs w:val="24"/>
        </w:rPr>
        <w:t>ios</w:t>
      </w:r>
      <w:proofErr w:type="spellEnd"/>
      <w:r w:rsidRPr="00941BD6">
        <w:rPr>
          <w:rFonts w:eastAsia="Calibri"/>
          <w:szCs w:val="24"/>
        </w:rPr>
        <w:t>) pagal.............., sudarė šią biudžeto lėšų naudojimo sutartį (toliau vadinama – Sutartis):</w:t>
      </w:r>
    </w:p>
    <w:p w14:paraId="40459840" w14:textId="77777777" w:rsidR="005D3608" w:rsidRPr="00941BD6" w:rsidRDefault="005D3608" w:rsidP="005D3608">
      <w:pPr>
        <w:ind w:firstLine="720"/>
        <w:jc w:val="both"/>
        <w:rPr>
          <w:rFonts w:eastAsia="Calibri"/>
          <w:strike/>
          <w:szCs w:val="24"/>
        </w:rPr>
      </w:pPr>
    </w:p>
    <w:p w14:paraId="48EEA352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I SKYRIUS</w:t>
      </w:r>
    </w:p>
    <w:p w14:paraId="05FC52FD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SUTARTIES OBJEKTAS</w:t>
      </w:r>
    </w:p>
    <w:p w14:paraId="3C08715A" w14:textId="77777777" w:rsidR="005D3608" w:rsidRPr="00941BD6" w:rsidRDefault="005D3608" w:rsidP="005D3608">
      <w:pPr>
        <w:tabs>
          <w:tab w:val="left" w:pos="0"/>
          <w:tab w:val="left" w:pos="1440"/>
          <w:tab w:val="left" w:pos="1870"/>
        </w:tabs>
        <w:ind w:firstLine="1080"/>
        <w:jc w:val="both"/>
        <w:rPr>
          <w:rFonts w:eastAsia="Calibri"/>
          <w:b/>
          <w:szCs w:val="24"/>
        </w:rPr>
      </w:pPr>
    </w:p>
    <w:p w14:paraId="36F5A4E5" w14:textId="11845474" w:rsidR="00643413" w:rsidRPr="00941BD6" w:rsidRDefault="00643413" w:rsidP="00941BD6">
      <w:pPr>
        <w:tabs>
          <w:tab w:val="left" w:pos="1134"/>
        </w:tabs>
        <w:ind w:firstLine="851"/>
        <w:jc w:val="both"/>
        <w:rPr>
          <w:bCs/>
          <w:iCs/>
          <w:szCs w:val="24"/>
        </w:rPr>
      </w:pPr>
      <w:r w:rsidRPr="00941BD6">
        <w:rPr>
          <w:szCs w:val="24"/>
        </w:rPr>
        <w:t xml:space="preserve">1.1. Asignavimų valdytojas, </w:t>
      </w:r>
      <w:r w:rsidRPr="00941BD6">
        <w:rPr>
          <w:color w:val="000000"/>
          <w:szCs w:val="24"/>
        </w:rPr>
        <w:t xml:space="preserve">vadovaudamasis Anykščių rajono savivaldybės </w:t>
      </w:r>
      <w:r w:rsidRPr="00941BD6">
        <w:rPr>
          <w:szCs w:val="24"/>
        </w:rPr>
        <w:t>administracijos direktoriaus 202_ m. įsakymu</w:t>
      </w:r>
      <w:r w:rsidRPr="00941BD6">
        <w:rPr>
          <w:color w:val="FF0000"/>
          <w:szCs w:val="24"/>
        </w:rPr>
        <w:t xml:space="preserve"> </w:t>
      </w:r>
      <w:r w:rsidRPr="00941BD6">
        <w:rPr>
          <w:szCs w:val="24"/>
        </w:rPr>
        <w:t>Nr. ,,Dėl .........”, šioje Sutartyje nustatyta tvarka ir sąlygomis įsipareigoja skirti ... .....Eur (</w:t>
      </w:r>
      <w:r w:rsidRPr="00941BD6">
        <w:rPr>
          <w:i/>
          <w:szCs w:val="24"/>
        </w:rPr>
        <w:t>suma žodžiais</w:t>
      </w:r>
      <w:r w:rsidRPr="00941BD6">
        <w:rPr>
          <w:szCs w:val="24"/>
        </w:rPr>
        <w:t xml:space="preserve">) Lėšų gavėjui iš 6 programos „Kokybiškos švietimo sistemos kūrimo, sporto skatinimo ir jaunimo užimtumo </w:t>
      </w:r>
      <w:r w:rsidRPr="00941BD6">
        <w:rPr>
          <w:bCs/>
          <w:szCs w:val="24"/>
        </w:rPr>
        <w:t>programa” priemonės Nr. 6.1.1.01 „Jaunimo užimtumo skatinimas” projektui .............................</w:t>
      </w:r>
      <w:r w:rsidRPr="00941BD6">
        <w:rPr>
          <w:bCs/>
          <w:iCs/>
          <w:szCs w:val="24"/>
        </w:rPr>
        <w:t xml:space="preserve"> (toliau – Projektas) įgyvendinti.</w:t>
      </w:r>
    </w:p>
    <w:p w14:paraId="4BC9054D" w14:textId="093B904D" w:rsidR="00643413" w:rsidRPr="00941BD6" w:rsidRDefault="00643413" w:rsidP="00941BD6">
      <w:pPr>
        <w:tabs>
          <w:tab w:val="left" w:pos="1134"/>
        </w:tabs>
        <w:ind w:firstLine="851"/>
        <w:jc w:val="both"/>
        <w:rPr>
          <w:szCs w:val="24"/>
        </w:rPr>
      </w:pPr>
      <w:r w:rsidRPr="00941BD6">
        <w:rPr>
          <w:bCs/>
          <w:iCs/>
          <w:szCs w:val="24"/>
        </w:rPr>
        <w:t xml:space="preserve">1.2. </w:t>
      </w:r>
      <w:r w:rsidRPr="00941BD6">
        <w:rPr>
          <w:szCs w:val="24"/>
        </w:rPr>
        <w:t>Lėšų gavėjas įsipareigoja naudoti lėšas pagal Projekto biudžetą (</w:t>
      </w:r>
      <w:r w:rsidRPr="00941BD6">
        <w:rPr>
          <w:i/>
          <w:szCs w:val="24"/>
        </w:rPr>
        <w:t xml:space="preserve">Sutarties priedas Nr. 6) </w:t>
      </w:r>
      <w:r w:rsidRPr="00941BD6">
        <w:rPr>
          <w:szCs w:val="24"/>
        </w:rPr>
        <w:t>ir galiojančią Lietuvos Respublikos finansų ministro nustatytos formos Biudžeto programos sąmatą Forma B–1 (</w:t>
      </w:r>
      <w:r w:rsidRPr="00941BD6">
        <w:rPr>
          <w:i/>
          <w:szCs w:val="24"/>
        </w:rPr>
        <w:t>Sutarties priedas Nr. 1</w:t>
      </w:r>
      <w:r w:rsidRPr="00941BD6">
        <w:rPr>
          <w:szCs w:val="24"/>
        </w:rPr>
        <w:t>), kuri yra neatsiejama šios Sutarties dalis.</w:t>
      </w:r>
    </w:p>
    <w:p w14:paraId="34AF81B6" w14:textId="77777777" w:rsidR="00643413" w:rsidRPr="00941BD6" w:rsidRDefault="00643413" w:rsidP="00941BD6">
      <w:pPr>
        <w:tabs>
          <w:tab w:val="left" w:pos="1134"/>
        </w:tabs>
        <w:ind w:firstLine="851"/>
        <w:jc w:val="both"/>
        <w:rPr>
          <w:szCs w:val="24"/>
        </w:rPr>
      </w:pPr>
    </w:p>
    <w:p w14:paraId="227B2237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II SKYRIUS</w:t>
      </w:r>
    </w:p>
    <w:p w14:paraId="68DC6574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ŠALIŲ ĮSIPAREIGOJIMAI IR TEISĖS</w:t>
      </w:r>
    </w:p>
    <w:p w14:paraId="6A2D0C4C" w14:textId="77777777" w:rsidR="005D3608" w:rsidRPr="00941BD6" w:rsidRDefault="005D3608" w:rsidP="005D3608">
      <w:pPr>
        <w:jc w:val="both"/>
        <w:rPr>
          <w:rFonts w:eastAsia="Calibri"/>
          <w:szCs w:val="24"/>
        </w:rPr>
      </w:pPr>
    </w:p>
    <w:p w14:paraId="5D3DB4CC" w14:textId="3A680702" w:rsidR="005D3608" w:rsidRPr="00941BD6" w:rsidRDefault="005D3608" w:rsidP="00FF13FB">
      <w:pPr>
        <w:tabs>
          <w:tab w:val="left" w:pos="1134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 Lėšų gavėjas įsipareigoja:</w:t>
      </w:r>
    </w:p>
    <w:p w14:paraId="234DD33F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2.1.1. laikytis detalaus biudžeto lėšų paskirstymo pagal Projekto biudžeto sąmatą (lentelėje galimas lėšų perskirstymas pagal ekonominę klasifikaciją); </w:t>
      </w:r>
    </w:p>
    <w:p w14:paraId="7BADE941" w14:textId="77777777" w:rsidR="005D3608" w:rsidRPr="00941BD6" w:rsidRDefault="005D3608" w:rsidP="00FF13FB">
      <w:pPr>
        <w:tabs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2.1.2. gautas lėšas įtraukti į apskaitą ir apskaityti Lietuvos Respublikos teisės aktų nustatyta tvarka;</w:t>
      </w:r>
    </w:p>
    <w:p w14:paraId="59DA6CDB" w14:textId="77777777" w:rsidR="005D3608" w:rsidRPr="00941BD6" w:rsidRDefault="005D3608" w:rsidP="00FF13FB">
      <w:pPr>
        <w:tabs>
          <w:tab w:val="left" w:pos="1134"/>
        </w:tabs>
        <w:ind w:left="709" w:firstLine="142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2.1.3. Sutarties 1.1</w:t>
      </w:r>
      <w:r w:rsidRPr="00941BD6">
        <w:rPr>
          <w:rFonts w:eastAsia="Calibri"/>
          <w:color w:val="FF00FF"/>
          <w:szCs w:val="24"/>
        </w:rPr>
        <w:t xml:space="preserve"> </w:t>
      </w:r>
      <w:r w:rsidRPr="00941BD6">
        <w:rPr>
          <w:rFonts w:eastAsia="Calibri"/>
          <w:szCs w:val="24"/>
        </w:rPr>
        <w:t>papunktyje nurodytą Projektą įvykdyti iki 202_    m. gruodžio 31  d.;</w:t>
      </w:r>
    </w:p>
    <w:p w14:paraId="2B8EEC58" w14:textId="77777777" w:rsidR="005D3608" w:rsidRPr="00941BD6" w:rsidRDefault="005D3608" w:rsidP="00FF13FB">
      <w:pPr>
        <w:tabs>
          <w:tab w:val="left" w:pos="0"/>
          <w:tab w:val="left" w:pos="1418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2.1.4.</w:t>
      </w:r>
      <w:r w:rsidRPr="00941BD6">
        <w:rPr>
          <w:rFonts w:eastAsia="Calibri"/>
          <w:szCs w:val="24"/>
        </w:rPr>
        <w:tab/>
        <w:t>gautas lėšas naudoti pagal tikslinę paskirtį, užtikrinti lėšų naudojimo teisėtumą, ekonomiškumą, efektyvumą ir rezultatyvumą;</w:t>
      </w:r>
    </w:p>
    <w:p w14:paraId="250DBD31" w14:textId="77777777" w:rsidR="005D3608" w:rsidRPr="00941BD6" w:rsidRDefault="005D3608" w:rsidP="00FF13FB">
      <w:pPr>
        <w:tabs>
          <w:tab w:val="left" w:pos="1134"/>
          <w:tab w:val="left" w:pos="1418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2.1.5.</w:t>
      </w:r>
      <w:r w:rsidRPr="00941BD6">
        <w:rPr>
          <w:rFonts w:eastAsia="Calibri"/>
          <w:szCs w:val="24"/>
        </w:rPr>
        <w:tab/>
        <w:t>perkant prekes, paslaugas ir darbus laikytis Lietuvos Respublikos viešųjų pirkimų įstatymų nustatytos tvarkos;</w:t>
      </w:r>
    </w:p>
    <w:p w14:paraId="1B1FD6BF" w14:textId="77777777" w:rsidR="005D3608" w:rsidRPr="00941BD6" w:rsidRDefault="005D3608" w:rsidP="00FF13FB">
      <w:pPr>
        <w:tabs>
          <w:tab w:val="left" w:pos="0"/>
          <w:tab w:val="left" w:pos="1418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2.1.6.</w:t>
      </w:r>
      <w:r w:rsidRPr="00941BD6">
        <w:rPr>
          <w:rFonts w:eastAsia="Calibri"/>
          <w:szCs w:val="24"/>
        </w:rPr>
        <w:tab/>
        <w:t>Asignavimų valdytojui paprašius, teikti visą informaciją apie Sutarties vykdymo eigą, pasiekimo rezultatus ir tikslinti pateiktus dokumentus bei ataskaitas;</w:t>
      </w:r>
    </w:p>
    <w:p w14:paraId="2F7E1DFA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2.1.7. įvykdžius projektą:</w:t>
      </w:r>
    </w:p>
    <w:p w14:paraId="006C8EBC" w14:textId="77777777" w:rsidR="00E85F9F" w:rsidRDefault="005D3608" w:rsidP="00FF13FB">
      <w:pPr>
        <w:tabs>
          <w:tab w:val="left" w:pos="851"/>
          <w:tab w:val="left" w:pos="1134"/>
          <w:tab w:val="left" w:pos="1170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2.1.7.1. </w:t>
      </w:r>
      <w:r w:rsidR="00E85F9F">
        <w:rPr>
          <w:rFonts w:eastAsia="Calibri"/>
          <w:szCs w:val="24"/>
        </w:rPr>
        <w:t xml:space="preserve">projekto vykdytojas, įgyvendinęs projektą, </w:t>
      </w:r>
      <w:r w:rsidR="00E85F9F" w:rsidRPr="00941BD6">
        <w:rPr>
          <w:rFonts w:eastAsia="Calibri"/>
          <w:szCs w:val="24"/>
        </w:rPr>
        <w:t>per 20 (dvidešimt) darbo dienų</w:t>
      </w:r>
      <w:r w:rsidR="00E85F9F">
        <w:rPr>
          <w:rFonts w:eastAsia="Calibri"/>
          <w:szCs w:val="24"/>
        </w:rPr>
        <w:t xml:space="preserve">, bet ne vėliau kaip iki kitų metų sausio 10 d. </w:t>
      </w:r>
      <w:r w:rsidRPr="00941BD6">
        <w:rPr>
          <w:rFonts w:eastAsia="Calibri"/>
          <w:szCs w:val="24"/>
        </w:rPr>
        <w:t>Anykščių rajono savivaldybės administracijos skyriui</w:t>
      </w:r>
      <w:r w:rsidR="00C305A5" w:rsidRPr="00941BD6">
        <w:rPr>
          <w:rFonts w:eastAsia="Calibri"/>
          <w:szCs w:val="24"/>
        </w:rPr>
        <w:t xml:space="preserve">, </w:t>
      </w:r>
      <w:r w:rsidR="00C2173D" w:rsidRPr="00941BD6">
        <w:rPr>
          <w:szCs w:val="24"/>
        </w:rPr>
        <w:t xml:space="preserve">atsakingam už  Savivaldybės finansus ir apskaitą </w:t>
      </w:r>
      <w:r w:rsidR="00E85F9F">
        <w:rPr>
          <w:szCs w:val="24"/>
        </w:rPr>
        <w:t xml:space="preserve">turi </w:t>
      </w:r>
      <w:r w:rsidRPr="00941BD6">
        <w:rPr>
          <w:rFonts w:eastAsia="Calibri"/>
          <w:szCs w:val="24"/>
        </w:rPr>
        <w:t>pateikti</w:t>
      </w:r>
      <w:r w:rsidR="00E85F9F">
        <w:rPr>
          <w:rFonts w:eastAsia="Calibri"/>
          <w:szCs w:val="24"/>
        </w:rPr>
        <w:t>:</w:t>
      </w:r>
    </w:p>
    <w:p w14:paraId="74CB7DAD" w14:textId="77777777" w:rsidR="00E85F9F" w:rsidRDefault="00E85F9F" w:rsidP="00FF13FB">
      <w:pPr>
        <w:tabs>
          <w:tab w:val="left" w:pos="851"/>
          <w:tab w:val="left" w:pos="1134"/>
          <w:tab w:val="left" w:pos="1170"/>
        </w:tabs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2.1.7.1.1.</w:t>
      </w:r>
      <w:r w:rsidR="005D3608" w:rsidRPr="00941BD6">
        <w:rPr>
          <w:rFonts w:eastAsia="Calibri"/>
          <w:szCs w:val="24"/>
        </w:rPr>
        <w:t xml:space="preserve"> Lietuvos Respublikos finansų ministro nustatytos formos Biudžeto </w:t>
      </w:r>
      <w:r>
        <w:rPr>
          <w:rFonts w:eastAsia="Calibri"/>
          <w:szCs w:val="24"/>
        </w:rPr>
        <w:t xml:space="preserve">vykdymo ataskaitų rinkinių rengimo taisyklių 1 priedą </w:t>
      </w:r>
      <w:r w:rsidR="005D3608" w:rsidRPr="00941BD6">
        <w:rPr>
          <w:rFonts w:eastAsia="Calibri"/>
          <w:szCs w:val="24"/>
        </w:rPr>
        <w:t>(</w:t>
      </w:r>
      <w:r w:rsidR="005D3608" w:rsidRPr="00941BD6">
        <w:rPr>
          <w:rFonts w:eastAsia="Calibri"/>
          <w:i/>
          <w:szCs w:val="24"/>
        </w:rPr>
        <w:t>Sutarties priedas Nr. 4</w:t>
      </w:r>
      <w:r w:rsidR="005D3608" w:rsidRPr="00941BD6">
        <w:rPr>
          <w:rFonts w:eastAsia="Calibri"/>
          <w:szCs w:val="24"/>
        </w:rPr>
        <w:t>)</w:t>
      </w:r>
      <w:r>
        <w:rPr>
          <w:rFonts w:eastAsia="Calibri"/>
          <w:szCs w:val="24"/>
        </w:rPr>
        <w:t>;</w:t>
      </w:r>
    </w:p>
    <w:p w14:paraId="1450C954" w14:textId="0BE8205E" w:rsidR="005D3608" w:rsidRDefault="00E85F9F" w:rsidP="00FF13FB">
      <w:pPr>
        <w:tabs>
          <w:tab w:val="left" w:pos="851"/>
          <w:tab w:val="left" w:pos="1134"/>
          <w:tab w:val="left" w:pos="1170"/>
        </w:tabs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2.1.7.1.2.</w:t>
      </w:r>
      <w:r w:rsidR="005D3608" w:rsidRPr="00941BD6">
        <w:rPr>
          <w:rFonts w:eastAsia="Calibri"/>
          <w:szCs w:val="24"/>
        </w:rPr>
        <w:t xml:space="preserve"> </w:t>
      </w:r>
      <w:r w:rsidR="004479FD" w:rsidRPr="00941BD6">
        <w:rPr>
          <w:rFonts w:eastAsia="Calibri"/>
          <w:szCs w:val="24"/>
        </w:rPr>
        <w:t>finansinės</w:t>
      </w:r>
      <w:r w:rsidR="004479FD" w:rsidRPr="00941BD6">
        <w:rPr>
          <w:rFonts w:eastAsia="Calibri"/>
          <w:color w:val="FF0000"/>
          <w:szCs w:val="24"/>
        </w:rPr>
        <w:t xml:space="preserve"> </w:t>
      </w:r>
      <w:r w:rsidR="005D3608" w:rsidRPr="00941BD6">
        <w:rPr>
          <w:rFonts w:eastAsia="Calibri"/>
          <w:szCs w:val="24"/>
        </w:rPr>
        <w:t xml:space="preserve">apskaitos dokumentų, kuriais pagrindžiamas lėšų panaudojimas, kopijas, atsiskaitomosios sąskaitos </w:t>
      </w:r>
      <w:r w:rsidR="004479FD" w:rsidRPr="00941BD6">
        <w:rPr>
          <w:rFonts w:eastAsia="Calibri"/>
          <w:szCs w:val="24"/>
        </w:rPr>
        <w:t>finansų įstaigos</w:t>
      </w:r>
      <w:r w:rsidR="004479FD" w:rsidRPr="00941BD6">
        <w:rPr>
          <w:rFonts w:eastAsia="Calibri"/>
          <w:color w:val="FF0000"/>
          <w:szCs w:val="24"/>
        </w:rPr>
        <w:t xml:space="preserve"> </w:t>
      </w:r>
      <w:r w:rsidR="005D3608" w:rsidRPr="00941BD6">
        <w:rPr>
          <w:rFonts w:eastAsia="Calibri"/>
          <w:szCs w:val="24"/>
        </w:rPr>
        <w:t xml:space="preserve">išrašus </w:t>
      </w:r>
      <w:r w:rsidR="00BA4B6C">
        <w:rPr>
          <w:rFonts w:eastAsia="Calibri"/>
          <w:szCs w:val="24"/>
        </w:rPr>
        <w:t xml:space="preserve">ar kito mokėjimo paslaugų teikėjo išrašus </w:t>
      </w:r>
      <w:r w:rsidR="005D3608" w:rsidRPr="00941BD6">
        <w:rPr>
          <w:rFonts w:eastAsia="Calibri"/>
          <w:szCs w:val="24"/>
        </w:rPr>
        <w:t>arba mokėjimo pavedimus;</w:t>
      </w:r>
    </w:p>
    <w:p w14:paraId="3D9509FC" w14:textId="7CBC5B9E" w:rsidR="00E85F9F" w:rsidRPr="00941BD6" w:rsidRDefault="00E85F9F" w:rsidP="00FF13FB">
      <w:pPr>
        <w:tabs>
          <w:tab w:val="left" w:pos="851"/>
          <w:tab w:val="left" w:pos="1134"/>
          <w:tab w:val="left" w:pos="1170"/>
        </w:tabs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>2.1.7.1.3. P</w:t>
      </w:r>
      <w:r w:rsidRPr="00941BD6">
        <w:rPr>
          <w:rFonts w:eastAsia="Calibri"/>
          <w:szCs w:val="24"/>
        </w:rPr>
        <w:t>rojekto įvykdymo ataskaitą</w:t>
      </w:r>
      <w:r w:rsidRPr="00941BD6">
        <w:rPr>
          <w:rFonts w:eastAsia="Calibri"/>
          <w:i/>
          <w:szCs w:val="24"/>
        </w:rPr>
        <w:t xml:space="preserve"> (Sutarties priedas Nr. 3</w:t>
      </w:r>
      <w:r w:rsidRPr="00941BD6">
        <w:rPr>
          <w:rFonts w:eastAsia="Calibri"/>
          <w:szCs w:val="24"/>
        </w:rPr>
        <w:t>)</w:t>
      </w:r>
    </w:p>
    <w:p w14:paraId="7A485642" w14:textId="4444443B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2.1.7.2. Anykščių rajono savivaldybės administracijos specialistui, koordinuojančiam Priemonės </w:t>
      </w:r>
      <w:r w:rsidR="00BA4B6C">
        <w:rPr>
          <w:rFonts w:eastAsia="Calibri"/>
          <w:szCs w:val="24"/>
        </w:rPr>
        <w:t xml:space="preserve">Nr. 6.1.1.01 ,,Jaunimo užimtumo skatinimas“ </w:t>
      </w:r>
      <w:r w:rsidRPr="00941BD6">
        <w:rPr>
          <w:rFonts w:eastAsia="Calibri"/>
          <w:szCs w:val="24"/>
        </w:rPr>
        <w:t xml:space="preserve">įgyvendinimą ne vėliau kaip </w:t>
      </w:r>
      <w:r w:rsidR="00BA4B6C">
        <w:rPr>
          <w:rFonts w:eastAsia="Calibri"/>
          <w:szCs w:val="24"/>
        </w:rPr>
        <w:t xml:space="preserve">iki kitų metų sausio 10 d. </w:t>
      </w:r>
      <w:r w:rsidRPr="00941BD6">
        <w:rPr>
          <w:rFonts w:eastAsia="Calibri"/>
          <w:szCs w:val="24"/>
        </w:rPr>
        <w:t xml:space="preserve">pateikti Projekto įgyvendinimo ataskaitą </w:t>
      </w:r>
      <w:r w:rsidRPr="00941BD6">
        <w:rPr>
          <w:rFonts w:eastAsia="Calibri"/>
          <w:i/>
          <w:szCs w:val="24"/>
        </w:rPr>
        <w:t>(Sutarties priedas Nr. 5)</w:t>
      </w:r>
      <w:r w:rsidRPr="00941BD6">
        <w:rPr>
          <w:rFonts w:eastAsia="Calibri"/>
          <w:szCs w:val="24"/>
        </w:rPr>
        <w:t>;</w:t>
      </w:r>
    </w:p>
    <w:p w14:paraId="44220B67" w14:textId="47B4C6AF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2.1.8. pagal šią Sutartį gautas, tačiau nepanaudotas lėšas ne vėliau kaip iki </w:t>
      </w:r>
      <w:r w:rsidRPr="007171E5">
        <w:rPr>
          <w:rFonts w:eastAsia="Calibri"/>
          <w:szCs w:val="24"/>
        </w:rPr>
        <w:t>202_ gruodžio 31 d</w:t>
      </w:r>
      <w:r w:rsidRPr="00941BD6">
        <w:rPr>
          <w:rFonts w:eastAsia="Calibri"/>
          <w:szCs w:val="24"/>
        </w:rPr>
        <w:t xml:space="preserve">. grąžinti į Anykščių rajono savivaldybės biudžeto sąskaitą banke; </w:t>
      </w:r>
    </w:p>
    <w:p w14:paraId="691C37C5" w14:textId="25791843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2.1.9. ne vėliau kaip per 5 (penkias) darbo dienas informuoti Asignavimų valdytoją apie savo organizacijos rekvizitų ar sąskaitos </w:t>
      </w:r>
      <w:r w:rsidR="00BA4B6C">
        <w:rPr>
          <w:rFonts w:eastAsia="Calibri"/>
          <w:szCs w:val="24"/>
        </w:rPr>
        <w:t xml:space="preserve">finansų ar kitoje mokėjimo paslaugų teikėjo įstaigoje </w:t>
      </w:r>
      <w:r w:rsidRPr="00941BD6">
        <w:rPr>
          <w:rFonts w:eastAsia="Calibri"/>
          <w:szCs w:val="24"/>
        </w:rPr>
        <w:t>pasikeitimą.</w:t>
      </w:r>
    </w:p>
    <w:p w14:paraId="7A947A19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2.2. Viešinant veiklas, susijusias su Projekto įgyvendinimu, informuoti visuomenę (kvietime, skelbime, straipsniuose, socialiniuose tinkluose ir kt.), kad projekto veiklos finansuojamos Anykščių  rajono savivaldybės biudžeto lėšomis.</w:t>
      </w:r>
    </w:p>
    <w:p w14:paraId="2D1D02C0" w14:textId="1E79702D" w:rsidR="005D3608" w:rsidRPr="00941BD6" w:rsidRDefault="005D3608" w:rsidP="00FF13FB">
      <w:pPr>
        <w:tabs>
          <w:tab w:val="left" w:pos="0"/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2.3. Lėšų gavėjas turi teisę vieną kartą koreguoti Projekto biudžetą, prieš tai apie numatomą Projekto biudžeto keitimą raštu informavęs Priemonės </w:t>
      </w:r>
      <w:r w:rsidR="00BA4B6C">
        <w:rPr>
          <w:rFonts w:eastAsia="Calibri"/>
          <w:szCs w:val="24"/>
        </w:rPr>
        <w:t xml:space="preserve">Nr. 6.1.1.01 ,,Jaunimo užimtumo skatinimas“ </w:t>
      </w:r>
      <w:r w:rsidRPr="00941BD6">
        <w:rPr>
          <w:rFonts w:eastAsia="Calibri"/>
          <w:szCs w:val="24"/>
        </w:rPr>
        <w:t xml:space="preserve">koordinatorių. </w:t>
      </w:r>
    </w:p>
    <w:p w14:paraId="4CFF485B" w14:textId="77777777" w:rsidR="005D3608" w:rsidRPr="00941BD6" w:rsidRDefault="005D3608" w:rsidP="00FF13FB">
      <w:pPr>
        <w:tabs>
          <w:tab w:val="left" w:pos="1276"/>
        </w:tabs>
        <w:ind w:left="1080" w:hanging="229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2.4.</w:t>
      </w:r>
      <w:r w:rsidRPr="00941BD6">
        <w:rPr>
          <w:rFonts w:eastAsia="Calibri"/>
          <w:szCs w:val="24"/>
        </w:rPr>
        <w:tab/>
        <w:t>Asignavimų valdytojas įsipareigoja:</w:t>
      </w:r>
    </w:p>
    <w:p w14:paraId="7887A545" w14:textId="4745718F" w:rsidR="005D3608" w:rsidRPr="00941BD6" w:rsidRDefault="005D3608" w:rsidP="00FF13FB">
      <w:pPr>
        <w:tabs>
          <w:tab w:val="left" w:pos="1276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2.4.1. pervesti Lėšų gavėjui ___________ Eur (</w:t>
      </w:r>
      <w:r w:rsidRPr="00941BD6">
        <w:rPr>
          <w:rFonts w:eastAsia="Calibri"/>
          <w:i/>
          <w:szCs w:val="24"/>
        </w:rPr>
        <w:t>suma žodžiais</w:t>
      </w:r>
      <w:r w:rsidRPr="00941BD6">
        <w:rPr>
          <w:rFonts w:eastAsia="Calibri"/>
          <w:szCs w:val="24"/>
        </w:rPr>
        <w:t xml:space="preserve">) į Lėšų gavėjo </w:t>
      </w:r>
      <w:r w:rsidR="00BA4B6C">
        <w:rPr>
          <w:rFonts w:eastAsia="Calibri"/>
          <w:szCs w:val="24"/>
        </w:rPr>
        <w:t>finansų įstaigos ar kitoje mokėjimo paslaugų teikėjo įstaigoje</w:t>
      </w:r>
      <w:r w:rsidRPr="00941BD6">
        <w:rPr>
          <w:rFonts w:eastAsia="Calibri"/>
          <w:szCs w:val="24"/>
        </w:rPr>
        <w:t xml:space="preserve"> sąskaitą, Projektui, nurodytam šios Sutarties 1.1 papunktyje, finansuoti pagal Programos sąmatą, Forma B–1 (</w:t>
      </w:r>
      <w:r w:rsidRPr="00941BD6">
        <w:rPr>
          <w:rFonts w:eastAsia="Calibri"/>
          <w:i/>
          <w:szCs w:val="24"/>
        </w:rPr>
        <w:t>Sutarties priedas Nr. 1</w:t>
      </w:r>
      <w:r w:rsidRPr="00941BD6">
        <w:rPr>
          <w:rFonts w:eastAsia="Calibri"/>
          <w:szCs w:val="24"/>
        </w:rPr>
        <w:t xml:space="preserve">); </w:t>
      </w:r>
    </w:p>
    <w:p w14:paraId="06DC3C95" w14:textId="77777777" w:rsidR="005D3608" w:rsidRPr="00941BD6" w:rsidRDefault="005D3608" w:rsidP="00FF13FB">
      <w:pPr>
        <w:tabs>
          <w:tab w:val="left" w:pos="0"/>
          <w:tab w:val="left" w:pos="993"/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2.4.2.</w:t>
      </w:r>
      <w:r w:rsidRPr="00941BD6">
        <w:rPr>
          <w:rFonts w:eastAsia="Calibri"/>
          <w:szCs w:val="24"/>
        </w:rPr>
        <w:tab/>
        <w:t xml:space="preserve"> pastebėjus nukrypimų nuo šios Sutarties sąlygų arba kitokių trūkumų, pranešti apie juos Lėšų gavėjui per 5 (penkias) darbo dienas.</w:t>
      </w:r>
    </w:p>
    <w:p w14:paraId="4A0CE4FD" w14:textId="77777777" w:rsidR="005D3608" w:rsidRPr="00941BD6" w:rsidRDefault="005D3608" w:rsidP="00FF13FB">
      <w:pPr>
        <w:ind w:firstLine="851"/>
        <w:jc w:val="both"/>
        <w:rPr>
          <w:rFonts w:eastAsia="Calibri"/>
          <w:bCs/>
          <w:szCs w:val="24"/>
        </w:rPr>
      </w:pPr>
    </w:p>
    <w:p w14:paraId="6BB994F9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III SKYRIUS</w:t>
      </w:r>
    </w:p>
    <w:p w14:paraId="49951735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LĖŠŲ PERVEDIMO TVARKA</w:t>
      </w:r>
    </w:p>
    <w:p w14:paraId="77A824BE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</w:p>
    <w:p w14:paraId="08967AB9" w14:textId="1DE2A7E7" w:rsidR="005D3608" w:rsidRPr="00941BD6" w:rsidRDefault="005D3608" w:rsidP="00FF13FB">
      <w:pPr>
        <w:tabs>
          <w:tab w:val="left" w:pos="851"/>
          <w:tab w:val="left" w:pos="1134"/>
          <w:tab w:val="left" w:pos="1170"/>
        </w:tabs>
        <w:ind w:firstLine="851"/>
        <w:jc w:val="both"/>
        <w:rPr>
          <w:rFonts w:eastAsia="Calibri"/>
          <w:i/>
          <w:szCs w:val="24"/>
        </w:rPr>
      </w:pPr>
      <w:r w:rsidRPr="00941BD6">
        <w:rPr>
          <w:rFonts w:eastAsia="Calibri"/>
          <w:szCs w:val="24"/>
        </w:rPr>
        <w:t>3.1. P</w:t>
      </w:r>
      <w:r w:rsidRPr="00941BD6">
        <w:rPr>
          <w:rFonts w:eastAsia="Calibri"/>
          <w:bCs/>
          <w:szCs w:val="24"/>
        </w:rPr>
        <w:t xml:space="preserve">asirašius Sutartį ir </w:t>
      </w:r>
      <w:r w:rsidR="00C2173D" w:rsidRPr="00941BD6">
        <w:rPr>
          <w:szCs w:val="24"/>
        </w:rPr>
        <w:t xml:space="preserve">Savivaldybės administracijos skyriui, atsakingam už  Savivaldybės finansus ir apskaitą </w:t>
      </w:r>
      <w:r w:rsidRPr="00941BD6">
        <w:rPr>
          <w:rFonts w:eastAsia="Calibri"/>
          <w:bCs/>
          <w:szCs w:val="24"/>
        </w:rPr>
        <w:t xml:space="preserve">pateikus prašymą lėšoms gauti </w:t>
      </w:r>
      <w:r w:rsidRPr="00941BD6">
        <w:rPr>
          <w:rFonts w:eastAsia="Calibri"/>
          <w:i/>
          <w:szCs w:val="24"/>
        </w:rPr>
        <w:t>(Sutarties priedas Nr. 2</w:t>
      </w:r>
      <w:r w:rsidRPr="00941BD6">
        <w:rPr>
          <w:rFonts w:eastAsia="Calibri"/>
          <w:szCs w:val="24"/>
        </w:rPr>
        <w:t>), Projekto biudžetą  (</w:t>
      </w:r>
      <w:r w:rsidRPr="00941BD6">
        <w:rPr>
          <w:rFonts w:eastAsia="Calibri"/>
          <w:i/>
          <w:szCs w:val="24"/>
        </w:rPr>
        <w:t>Sutarties priedas Nr. 6</w:t>
      </w:r>
      <w:r w:rsidRPr="00941BD6">
        <w:rPr>
          <w:rFonts w:eastAsia="Calibri"/>
          <w:szCs w:val="24"/>
        </w:rPr>
        <w:t>) bei užpildytą Programos sąmatą, Forma B–1 (</w:t>
      </w:r>
      <w:r w:rsidRPr="00941BD6">
        <w:rPr>
          <w:rFonts w:eastAsia="Calibri"/>
          <w:i/>
          <w:szCs w:val="24"/>
        </w:rPr>
        <w:t>Sutarties priedas Nr. 1</w:t>
      </w:r>
      <w:r w:rsidRPr="00941BD6">
        <w:rPr>
          <w:rFonts w:eastAsia="Calibri"/>
          <w:szCs w:val="24"/>
        </w:rPr>
        <w:t>),</w:t>
      </w:r>
      <w:r w:rsidRPr="00941BD6">
        <w:rPr>
          <w:rFonts w:eastAsia="Calibri"/>
          <w:bCs/>
          <w:szCs w:val="24"/>
        </w:rPr>
        <w:t xml:space="preserve"> Asignavimų valdytojas perveda Lėšų gavėjui šios Sutarties 2.4.1 papunktyje nurodytas lėšas. </w:t>
      </w:r>
    </w:p>
    <w:p w14:paraId="0FEEBBB0" w14:textId="77777777" w:rsidR="005D3608" w:rsidRPr="00941BD6" w:rsidRDefault="005D3608" w:rsidP="00941BD6">
      <w:pPr>
        <w:ind w:firstLine="851"/>
        <w:jc w:val="both"/>
        <w:rPr>
          <w:rFonts w:eastAsia="Calibri"/>
          <w:bCs/>
          <w:szCs w:val="24"/>
        </w:rPr>
      </w:pPr>
    </w:p>
    <w:p w14:paraId="54A3166B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IV SKYRIUS</w:t>
      </w:r>
    </w:p>
    <w:p w14:paraId="0F9FEBA7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ŠALIŲ ATSAKOMYBĖ</w:t>
      </w:r>
    </w:p>
    <w:p w14:paraId="052024E9" w14:textId="77777777" w:rsidR="005D3608" w:rsidRPr="00941BD6" w:rsidRDefault="005D3608" w:rsidP="005D3608">
      <w:pPr>
        <w:ind w:firstLine="720"/>
        <w:jc w:val="center"/>
        <w:rPr>
          <w:rFonts w:eastAsia="Calibri"/>
          <w:b/>
          <w:szCs w:val="24"/>
        </w:rPr>
      </w:pPr>
    </w:p>
    <w:p w14:paraId="3D34BDCF" w14:textId="77777777" w:rsidR="005D3608" w:rsidRPr="00941BD6" w:rsidRDefault="005D3608" w:rsidP="00FF13FB">
      <w:pPr>
        <w:tabs>
          <w:tab w:val="left" w:pos="0"/>
          <w:tab w:val="num" w:pos="1276"/>
          <w:tab w:val="left" w:pos="1701"/>
          <w:tab w:val="num" w:pos="2487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4.1.</w:t>
      </w:r>
      <w:r w:rsidRPr="00941BD6">
        <w:rPr>
          <w:rFonts w:eastAsia="Calibri"/>
          <w:szCs w:val="24"/>
        </w:rPr>
        <w:tab/>
        <w:t>Už lėšų panaudojimą pagal tikslinę paskirtį bei įsipareigojimų pagal šią Sutartį įvykdymą atsako Lėšų gavėjas įstatymų ir šios Sutarties nustatyta tvarka.</w:t>
      </w:r>
    </w:p>
    <w:p w14:paraId="2B628CC3" w14:textId="77777777" w:rsidR="005D3608" w:rsidRPr="00941BD6" w:rsidRDefault="005D3608" w:rsidP="00FF13FB">
      <w:pPr>
        <w:tabs>
          <w:tab w:val="left" w:pos="0"/>
          <w:tab w:val="left" w:pos="1276"/>
          <w:tab w:val="num" w:pos="2487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4.2.</w:t>
      </w:r>
      <w:r w:rsidRPr="00941BD6">
        <w:rPr>
          <w:rFonts w:eastAsia="Calibri"/>
          <w:szCs w:val="24"/>
        </w:rPr>
        <w:tab/>
        <w:t>Lėšų gavėjui lėšas panaudojus ne pagal tikslinę paskirtį, šios turi būti grąžintos Asignavimų valdytojui per 10 (dešimt) kalendorinių dienų nuo tokio fakto nustatymo dienos.</w:t>
      </w:r>
    </w:p>
    <w:p w14:paraId="7EBED127" w14:textId="77777777" w:rsidR="005D3608" w:rsidRPr="00941BD6" w:rsidRDefault="005D3608" w:rsidP="00FF13FB">
      <w:pPr>
        <w:tabs>
          <w:tab w:val="left" w:pos="567"/>
          <w:tab w:val="left" w:pos="1134"/>
          <w:tab w:val="left" w:pos="1276"/>
          <w:tab w:val="num" w:pos="2487"/>
          <w:tab w:val="num" w:pos="2552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4.3.</w:t>
      </w:r>
      <w:r w:rsidRPr="00941BD6">
        <w:rPr>
          <w:rFonts w:eastAsia="Calibri"/>
          <w:szCs w:val="24"/>
        </w:rPr>
        <w:tab/>
        <w:t>Asignavimų valdytojas turi teisę skaičiuoti 0,02 proc. delspinigių už kiekvieną pavėluotą dieną nuo negrąžintos sumos, jeigu Lėšų gavėjas negrąžina lėšų šios Sutarties 2.1.8 ir 4.2 papunkčiuose</w:t>
      </w:r>
      <w:r w:rsidRPr="00941BD6">
        <w:rPr>
          <w:rFonts w:eastAsia="Calibri"/>
          <w:color w:val="FF00FF"/>
          <w:szCs w:val="24"/>
        </w:rPr>
        <w:t xml:space="preserve"> </w:t>
      </w:r>
      <w:r w:rsidRPr="00941BD6">
        <w:rPr>
          <w:rFonts w:eastAsia="Calibri"/>
          <w:szCs w:val="24"/>
        </w:rPr>
        <w:t>nustatytu terminu.</w:t>
      </w:r>
    </w:p>
    <w:p w14:paraId="796ACDD6" w14:textId="77777777" w:rsidR="005D3608" w:rsidRPr="00941BD6" w:rsidRDefault="005D3608" w:rsidP="00FF13FB">
      <w:pPr>
        <w:tabs>
          <w:tab w:val="left" w:pos="0"/>
          <w:tab w:val="left" w:pos="1070"/>
          <w:tab w:val="left" w:pos="1134"/>
          <w:tab w:val="left" w:pos="1276"/>
          <w:tab w:val="num" w:pos="2487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4.4.</w:t>
      </w:r>
      <w:r w:rsidRPr="00941BD6">
        <w:rPr>
          <w:rFonts w:eastAsia="Calibri"/>
          <w:szCs w:val="24"/>
        </w:rPr>
        <w:tab/>
        <w:t>Už ataskaitų pateikimą laiku, informacijos ir pateiktų duomenų teisingumą, gautų lėšų apskaitos tvarkymą atsako Lėšų gavėjas.</w:t>
      </w:r>
    </w:p>
    <w:p w14:paraId="11677093" w14:textId="77777777" w:rsidR="005D3608" w:rsidRPr="00941BD6" w:rsidRDefault="005D3608" w:rsidP="00FF13FB">
      <w:pPr>
        <w:ind w:firstLine="851"/>
        <w:jc w:val="both"/>
        <w:rPr>
          <w:rFonts w:eastAsia="Calibri"/>
          <w:szCs w:val="24"/>
        </w:rPr>
      </w:pPr>
    </w:p>
    <w:p w14:paraId="4856652F" w14:textId="77777777" w:rsidR="005D3608" w:rsidRPr="00941BD6" w:rsidRDefault="005D3608" w:rsidP="005D3608">
      <w:pPr>
        <w:ind w:firstLine="360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V SKYRIUS</w:t>
      </w:r>
    </w:p>
    <w:p w14:paraId="3574953D" w14:textId="77777777" w:rsidR="005D3608" w:rsidRPr="00941BD6" w:rsidRDefault="005D3608" w:rsidP="005D3608">
      <w:pPr>
        <w:ind w:firstLine="422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KITOS SUTARTIES SĄLYGOS</w:t>
      </w:r>
    </w:p>
    <w:p w14:paraId="548E24D8" w14:textId="77777777" w:rsidR="005D3608" w:rsidRPr="00941BD6" w:rsidRDefault="005D3608" w:rsidP="005D3608">
      <w:pPr>
        <w:ind w:firstLine="360"/>
        <w:jc w:val="center"/>
        <w:rPr>
          <w:rFonts w:eastAsia="Calibri"/>
          <w:b/>
          <w:szCs w:val="24"/>
        </w:rPr>
      </w:pPr>
    </w:p>
    <w:p w14:paraId="6C284A95" w14:textId="0D7C67B5" w:rsidR="005D3608" w:rsidRPr="00941BD6" w:rsidRDefault="005D3608" w:rsidP="00FF13FB">
      <w:pPr>
        <w:tabs>
          <w:tab w:val="left" w:pos="1134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5.1. Atsiradus nuo šios Sutarties šalių nepriklausančioms </w:t>
      </w:r>
      <w:r w:rsidRPr="00941BD6">
        <w:rPr>
          <w:rFonts w:eastAsia="Calibri"/>
          <w:i/>
          <w:szCs w:val="24"/>
        </w:rPr>
        <w:t>force majeure</w:t>
      </w:r>
      <w:r w:rsidRPr="00941BD6">
        <w:rPr>
          <w:rFonts w:eastAsia="Calibri"/>
          <w:szCs w:val="24"/>
        </w:rPr>
        <w:t xml:space="preserve"> aplinkybėms, kurios trukdo vykdyti šią Sutartį, šalys privalo nedelsdamos apie tai informuoti viena kitą.</w:t>
      </w:r>
    </w:p>
    <w:p w14:paraId="60C22758" w14:textId="77777777" w:rsidR="005D3608" w:rsidRPr="00941BD6" w:rsidRDefault="005D3608" w:rsidP="00FF13FB">
      <w:pPr>
        <w:tabs>
          <w:tab w:val="left" w:pos="1134"/>
          <w:tab w:val="left" w:pos="1701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5.2. Ginčai tarp šalių, kylantys vykdant šią Sutartį, sprendžiami derybų keliu. Nepavykus ginčų išspręsti derybomis, jie sprendžiami teisme Lietuvos Respublikos įstatymų nustatyta tvarka.</w:t>
      </w:r>
    </w:p>
    <w:p w14:paraId="136C467E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5.3. Sutartis įsigalioja nuo jos pasirašymo momento ir galioja iki visiško šalių sutartinių įsipareigojimų įvykdymo.</w:t>
      </w:r>
    </w:p>
    <w:p w14:paraId="3BD91C5A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lastRenderedPageBreak/>
        <w:t xml:space="preserve">5.4. Jei Sutartis pasirašoma ne elektroninėmis priemonėmis, Sutartis ir Sutarties priedai, sudaryti dviem egzemplioriais, turinčiais vienodą </w:t>
      </w:r>
      <w:r w:rsidRPr="00941BD6">
        <w:rPr>
          <w:rFonts w:eastAsia="Calibri"/>
          <w:color w:val="000000"/>
          <w:szCs w:val="24"/>
        </w:rPr>
        <w:t xml:space="preserve">teisinę </w:t>
      </w:r>
      <w:r w:rsidRPr="00941BD6">
        <w:rPr>
          <w:rFonts w:eastAsia="Calibri"/>
          <w:szCs w:val="24"/>
        </w:rPr>
        <w:t>galią, pateikiami po vieną egzempliorių kiekvienai Sutarties šaliai. Šalys pasirašo kiekviename Sutarties lape.</w:t>
      </w:r>
    </w:p>
    <w:p w14:paraId="3363AD49" w14:textId="4836A584" w:rsidR="00643413" w:rsidRPr="00941BD6" w:rsidRDefault="00643413" w:rsidP="00941BD6">
      <w:pPr>
        <w:tabs>
          <w:tab w:val="left" w:pos="1134"/>
        </w:tabs>
        <w:ind w:firstLine="851"/>
        <w:jc w:val="both"/>
        <w:rPr>
          <w:szCs w:val="24"/>
        </w:rPr>
      </w:pPr>
      <w:r w:rsidRPr="00941BD6">
        <w:rPr>
          <w:szCs w:val="24"/>
        </w:rPr>
        <w:t>5.5. Veiklų stebėsenos rodiklis – projekto dalyvių skaičius.</w:t>
      </w:r>
    </w:p>
    <w:p w14:paraId="1321749A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</w:p>
    <w:p w14:paraId="0582EB80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  <w:r w:rsidRPr="00941BD6">
        <w:rPr>
          <w:rFonts w:eastAsia="Calibri"/>
          <w:b/>
          <w:szCs w:val="24"/>
        </w:rPr>
        <w:t>VI SKYRIUS</w:t>
      </w:r>
    </w:p>
    <w:p w14:paraId="0A913FC8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SANKCIJOS</w:t>
      </w:r>
    </w:p>
    <w:p w14:paraId="01488A91" w14:textId="77777777" w:rsidR="005D3608" w:rsidRPr="00941BD6" w:rsidRDefault="005D3608" w:rsidP="005D3608">
      <w:pPr>
        <w:rPr>
          <w:rFonts w:eastAsia="Calibri"/>
          <w:b/>
          <w:szCs w:val="24"/>
        </w:rPr>
      </w:pPr>
    </w:p>
    <w:p w14:paraId="56F884E9" w14:textId="72EE4A3A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6.1. Asignavimų valdytojas turi teisę sustabdyti lėšų pervedimą Lėšų gavėjui, jeigu jis Asignavimų valdytojui laiku nepateikia finansinių ataskaitų apie lėšų panaudojimą.</w:t>
      </w:r>
    </w:p>
    <w:p w14:paraId="170FCD3E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6.2. Lėšos, panaudotos ne pagal Sutartyje nurodytos sąmatos ekonominės klasifikacijos straipsnius, ne Sutartyje nurodytam projektui įgyvendinti ir nepervestos Asignavimų valdytojui, teisės aktų nustatyta tvarka išieškomos į Anykščių rajono savivaldybės biudžetą.</w:t>
      </w:r>
    </w:p>
    <w:p w14:paraId="5441865C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6.3. Ši  Sutartis  gali  būti  nutraukta,  o  pervestos  lėšos  teisės  aktų  nustatyta tvarka išieškomos į  Anykščių rajono savivaldybės biudžetą, jei Lėšų gavėjas piktybiškai ir sistemingai nustatytu laiku nepateikia Biudžeto išlaidų sąmatos įvykdymo ataskaitos arba nevykdo kitų, šioje Sutartyje ar jos prieduose nustatytų, įsipareigojimų.</w:t>
      </w:r>
    </w:p>
    <w:p w14:paraId="70CC5228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</w:p>
    <w:p w14:paraId="6978C775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VII SKYRIUS</w:t>
      </w:r>
    </w:p>
    <w:p w14:paraId="5988C851" w14:textId="77777777" w:rsidR="005D3608" w:rsidRPr="00941BD6" w:rsidRDefault="005D3608" w:rsidP="005D3608">
      <w:pPr>
        <w:ind w:firstLine="62"/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SUTARTIES PRIEDAI</w:t>
      </w:r>
    </w:p>
    <w:p w14:paraId="6F79AC15" w14:textId="77777777" w:rsidR="005D3608" w:rsidRPr="00941BD6" w:rsidRDefault="005D3608" w:rsidP="005D3608">
      <w:pPr>
        <w:jc w:val="right"/>
        <w:rPr>
          <w:rFonts w:eastAsia="Calibri"/>
          <w:szCs w:val="24"/>
        </w:rPr>
      </w:pPr>
    </w:p>
    <w:p w14:paraId="29CB879C" w14:textId="3C4D33E9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7.1. </w:t>
      </w:r>
      <w:r w:rsidR="00DF79EE">
        <w:rPr>
          <w:rFonts w:eastAsia="Calibri"/>
          <w:szCs w:val="24"/>
        </w:rPr>
        <w:t xml:space="preserve">Programos sąmata, </w:t>
      </w:r>
      <w:r w:rsidRPr="00941BD6">
        <w:rPr>
          <w:rFonts w:eastAsia="Calibri"/>
          <w:szCs w:val="24"/>
        </w:rPr>
        <w:t>Forma B–1 (priedas Nr. 1);</w:t>
      </w:r>
    </w:p>
    <w:p w14:paraId="001E2765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7.2. Prašymas dėl lėšų skyrimo (priedas Nr. 2);</w:t>
      </w:r>
    </w:p>
    <w:p w14:paraId="1FD9F841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7.3. Projekto įvykdymo ataskaita (priedas Nr. 3);</w:t>
      </w:r>
    </w:p>
    <w:p w14:paraId="08158FB0" w14:textId="200D3B96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7.4. </w:t>
      </w:r>
      <w:r w:rsidR="00DF79EE" w:rsidRPr="00941BD6">
        <w:rPr>
          <w:rFonts w:eastAsia="Calibri"/>
          <w:szCs w:val="24"/>
        </w:rPr>
        <w:t xml:space="preserve">Biudžeto </w:t>
      </w:r>
      <w:r w:rsidR="00DF79EE">
        <w:rPr>
          <w:rFonts w:eastAsia="Calibri"/>
          <w:szCs w:val="24"/>
        </w:rPr>
        <w:t>vykdymo ataskaitų rinkinių rengimo taisyklių 1 pried</w:t>
      </w:r>
      <w:r w:rsidR="00AA7438">
        <w:rPr>
          <w:rFonts w:eastAsia="Calibri"/>
          <w:szCs w:val="24"/>
        </w:rPr>
        <w:t>as</w:t>
      </w:r>
      <w:r w:rsidRPr="00941BD6">
        <w:rPr>
          <w:rFonts w:eastAsia="Calibri"/>
          <w:szCs w:val="24"/>
        </w:rPr>
        <w:t xml:space="preserve"> (priedas Nr. 4);</w:t>
      </w:r>
    </w:p>
    <w:p w14:paraId="3E360C09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7.5. Projekto įgyvendinimo ataskaita (priedas Nr. 5);</w:t>
      </w:r>
    </w:p>
    <w:p w14:paraId="3A78787B" w14:textId="77777777" w:rsidR="005D3608" w:rsidRPr="00941BD6" w:rsidRDefault="005D3608" w:rsidP="00FF13FB">
      <w:pPr>
        <w:tabs>
          <w:tab w:val="left" w:pos="1134"/>
        </w:tabs>
        <w:ind w:firstLine="851"/>
        <w:jc w:val="both"/>
        <w:rPr>
          <w:rFonts w:eastAsia="Calibri"/>
          <w:szCs w:val="24"/>
        </w:rPr>
      </w:pPr>
      <w:r w:rsidRPr="00941BD6">
        <w:rPr>
          <w:rFonts w:eastAsia="Calibri"/>
          <w:szCs w:val="24"/>
        </w:rPr>
        <w:t>7.6. Projekto biudžetas (priedas Nr. 6).</w:t>
      </w:r>
    </w:p>
    <w:p w14:paraId="3AB2DDE7" w14:textId="77777777" w:rsidR="005D3608" w:rsidRPr="00941BD6" w:rsidRDefault="005D3608" w:rsidP="005D3608">
      <w:pPr>
        <w:jc w:val="right"/>
        <w:rPr>
          <w:rFonts w:eastAsia="Calibri"/>
          <w:szCs w:val="24"/>
        </w:rPr>
      </w:pPr>
    </w:p>
    <w:p w14:paraId="7AF7AAE0" w14:textId="3D20D8F9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VIII SKYRIUS</w:t>
      </w:r>
    </w:p>
    <w:p w14:paraId="0A6349EA" w14:textId="77777777" w:rsidR="005D3608" w:rsidRPr="00941BD6" w:rsidRDefault="005D3608" w:rsidP="005D3608">
      <w:pPr>
        <w:jc w:val="center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JURIDINIAI ŠALIŲ ADRESAI IR REKVIZITAI</w:t>
      </w:r>
    </w:p>
    <w:p w14:paraId="1E175746" w14:textId="77777777" w:rsidR="005D3608" w:rsidRPr="00941BD6" w:rsidRDefault="005D3608" w:rsidP="005D3608">
      <w:pPr>
        <w:jc w:val="both"/>
        <w:rPr>
          <w:rFonts w:eastAsia="Calibri"/>
          <w:szCs w:val="24"/>
        </w:rPr>
      </w:pPr>
    </w:p>
    <w:tbl>
      <w:tblPr>
        <w:tblW w:w="9740" w:type="dxa"/>
        <w:tblLayout w:type="fixed"/>
        <w:tblLook w:val="01E0" w:firstRow="1" w:lastRow="1" w:firstColumn="1" w:lastColumn="1" w:noHBand="0" w:noVBand="0"/>
      </w:tblPr>
      <w:tblGrid>
        <w:gridCol w:w="4567"/>
        <w:gridCol w:w="5173"/>
      </w:tblGrid>
      <w:tr w:rsidR="005D3608" w:rsidRPr="00941BD6" w14:paraId="772A6670" w14:textId="77777777" w:rsidTr="005D3608">
        <w:trPr>
          <w:trHeight w:val="3527"/>
        </w:trPr>
        <w:tc>
          <w:tcPr>
            <w:tcW w:w="4567" w:type="dxa"/>
          </w:tcPr>
          <w:p w14:paraId="007BD3ED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Anykščių rajono savivaldybės administracija</w:t>
            </w:r>
          </w:p>
          <w:p w14:paraId="297DE71E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J. Biliūno g. 23, LT-29111 Anykščiai</w:t>
            </w:r>
          </w:p>
          <w:p w14:paraId="5E183055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Kodas 188774637</w:t>
            </w:r>
          </w:p>
          <w:p w14:paraId="61030854" w14:textId="77777777" w:rsidR="005D3608" w:rsidRPr="00941BD6" w:rsidRDefault="005D3608" w:rsidP="005D3608">
            <w:pPr>
              <w:jc w:val="both"/>
              <w:rPr>
                <w:rFonts w:eastAsia="Calibri"/>
                <w:color w:val="000000"/>
                <w:szCs w:val="24"/>
              </w:rPr>
            </w:pPr>
            <w:r w:rsidRPr="00941BD6">
              <w:rPr>
                <w:rFonts w:eastAsia="Calibri"/>
                <w:szCs w:val="24"/>
              </w:rPr>
              <w:t xml:space="preserve">A. s. </w:t>
            </w:r>
            <w:r w:rsidRPr="00941BD6">
              <w:rPr>
                <w:rFonts w:eastAsia="Calibri"/>
                <w:color w:val="000000"/>
                <w:szCs w:val="24"/>
              </w:rPr>
              <w:t xml:space="preserve">LT </w:t>
            </w:r>
            <w:r w:rsidRPr="00941BD6">
              <w:rPr>
                <w:rFonts w:eastAsia="Calibri"/>
                <w:szCs w:val="24"/>
              </w:rPr>
              <w:t>647182100000130657</w:t>
            </w:r>
            <w:r w:rsidRPr="00941BD6">
              <w:rPr>
                <w:rFonts w:eastAsia="Calibri"/>
                <w:szCs w:val="24"/>
              </w:rPr>
              <w:tab/>
              <w:t> </w:t>
            </w:r>
          </w:p>
          <w:p w14:paraId="4C635FC6" w14:textId="1D1EBED8" w:rsidR="005D3608" w:rsidRPr="00941BD6" w:rsidRDefault="005D3608" w:rsidP="005D3608">
            <w:pPr>
              <w:jc w:val="both"/>
              <w:rPr>
                <w:rFonts w:eastAsia="Calibri"/>
                <w:color w:val="000000"/>
                <w:szCs w:val="24"/>
              </w:rPr>
            </w:pPr>
            <w:r w:rsidRPr="00941BD6">
              <w:rPr>
                <w:rFonts w:eastAsia="Calibri"/>
                <w:color w:val="000000"/>
                <w:szCs w:val="24"/>
              </w:rPr>
              <w:t xml:space="preserve">AB </w:t>
            </w:r>
            <w:proofErr w:type="spellStart"/>
            <w:r w:rsidR="0002247F">
              <w:rPr>
                <w:rFonts w:eastAsia="Calibri"/>
                <w:color w:val="000000"/>
                <w:szCs w:val="24"/>
              </w:rPr>
              <w:t>Artea</w:t>
            </w:r>
            <w:proofErr w:type="spellEnd"/>
            <w:r w:rsidR="0002247F">
              <w:rPr>
                <w:rFonts w:eastAsia="Calibri"/>
                <w:color w:val="000000"/>
                <w:szCs w:val="24"/>
              </w:rPr>
              <w:t xml:space="preserve"> </w:t>
            </w:r>
            <w:r w:rsidRPr="00941BD6">
              <w:rPr>
                <w:rFonts w:eastAsia="Calibri"/>
                <w:color w:val="000000"/>
                <w:szCs w:val="24"/>
              </w:rPr>
              <w:t xml:space="preserve">bankas  </w:t>
            </w:r>
          </w:p>
          <w:p w14:paraId="1B5DFFEE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 xml:space="preserve">Banko kodas </w:t>
            </w:r>
            <w:r w:rsidRPr="00941BD6">
              <w:rPr>
                <w:rFonts w:eastAsia="Calibri"/>
                <w:color w:val="000000"/>
                <w:szCs w:val="24"/>
              </w:rPr>
              <w:t>71821</w:t>
            </w:r>
          </w:p>
          <w:p w14:paraId="00300E81" w14:textId="23468780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Tel. (</w:t>
            </w:r>
            <w:r w:rsidR="00C460B5">
              <w:rPr>
                <w:rFonts w:eastAsia="Calibri"/>
                <w:szCs w:val="24"/>
              </w:rPr>
              <w:t>0</w:t>
            </w:r>
            <w:r w:rsidRPr="00941BD6">
              <w:rPr>
                <w:rFonts w:eastAsia="Calibri"/>
                <w:szCs w:val="24"/>
              </w:rPr>
              <w:t xml:space="preserve"> 381) 58041</w:t>
            </w:r>
          </w:p>
          <w:p w14:paraId="4EA91173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</w:p>
          <w:p w14:paraId="470F5786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</w:p>
          <w:p w14:paraId="329D8360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Asignavimų valdytojas</w:t>
            </w:r>
          </w:p>
          <w:p w14:paraId="5FC5CF97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</w:p>
          <w:p w14:paraId="42B9CC44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__________________</w:t>
            </w:r>
          </w:p>
          <w:p w14:paraId="6CDE2292" w14:textId="77777777" w:rsidR="005D3608" w:rsidRPr="00941BD6" w:rsidRDefault="005D3608" w:rsidP="005D3608">
            <w:pPr>
              <w:ind w:firstLine="3720"/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A.V.</w:t>
            </w:r>
          </w:p>
        </w:tc>
        <w:tc>
          <w:tcPr>
            <w:tcW w:w="5173" w:type="dxa"/>
          </w:tcPr>
          <w:p w14:paraId="20E11B06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 xml:space="preserve">Įmonės pavadinimas </w:t>
            </w:r>
          </w:p>
          <w:p w14:paraId="76D682E1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>Adresas</w:t>
            </w:r>
          </w:p>
          <w:p w14:paraId="1E67D971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 xml:space="preserve">Kodas </w:t>
            </w:r>
          </w:p>
          <w:p w14:paraId="110D8684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 xml:space="preserve">A. s. </w:t>
            </w:r>
          </w:p>
          <w:p w14:paraId="4EEE2DD9" w14:textId="03D4D00F" w:rsidR="005D3608" w:rsidRPr="00941BD6" w:rsidRDefault="00E511DA" w:rsidP="005D3608">
            <w:pPr>
              <w:jc w:val="both"/>
              <w:rPr>
                <w:rFonts w:eastAsia="Calibri"/>
                <w:i/>
                <w:strike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>F</w:t>
            </w:r>
            <w:r w:rsidR="004479FD" w:rsidRPr="00941BD6">
              <w:rPr>
                <w:rFonts w:eastAsia="Calibri"/>
                <w:i/>
                <w:szCs w:val="24"/>
              </w:rPr>
              <w:t>inansų įstaiga</w:t>
            </w:r>
            <w:r w:rsidR="00AA7438">
              <w:rPr>
                <w:rFonts w:eastAsia="Calibri"/>
                <w:i/>
                <w:szCs w:val="24"/>
              </w:rPr>
              <w:t xml:space="preserve"> </w:t>
            </w:r>
          </w:p>
          <w:p w14:paraId="2261CB01" w14:textId="77777777" w:rsidR="005D3608" w:rsidRPr="00941BD6" w:rsidRDefault="00E511DA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>F</w:t>
            </w:r>
            <w:r w:rsidR="004479FD" w:rsidRPr="00941BD6">
              <w:rPr>
                <w:rFonts w:eastAsia="Calibri"/>
                <w:i/>
                <w:szCs w:val="24"/>
              </w:rPr>
              <w:t xml:space="preserve">inansų įstaigos </w:t>
            </w:r>
            <w:r w:rsidR="005D3608" w:rsidRPr="00941BD6">
              <w:rPr>
                <w:rFonts w:eastAsia="Calibri"/>
                <w:i/>
                <w:szCs w:val="24"/>
              </w:rPr>
              <w:t xml:space="preserve">kodas </w:t>
            </w:r>
          </w:p>
          <w:p w14:paraId="1CB5B1CB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  <w:r w:rsidRPr="00941BD6">
              <w:rPr>
                <w:rFonts w:eastAsia="Calibri"/>
                <w:i/>
                <w:szCs w:val="24"/>
              </w:rPr>
              <w:t xml:space="preserve">Tel. </w:t>
            </w:r>
          </w:p>
          <w:p w14:paraId="017276B7" w14:textId="77777777" w:rsidR="005D3608" w:rsidRPr="00941BD6" w:rsidRDefault="005D3608" w:rsidP="005D3608">
            <w:pPr>
              <w:jc w:val="both"/>
              <w:rPr>
                <w:rFonts w:eastAsia="Calibri"/>
                <w:i/>
                <w:szCs w:val="24"/>
              </w:rPr>
            </w:pPr>
          </w:p>
          <w:p w14:paraId="1F410647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</w:p>
          <w:p w14:paraId="1C9A8353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Lėšų gavėjas</w:t>
            </w:r>
          </w:p>
          <w:p w14:paraId="6EACC89A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</w:p>
          <w:p w14:paraId="75989C0A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 xml:space="preserve">_______________  </w:t>
            </w:r>
          </w:p>
          <w:p w14:paraId="7AA71700" w14:textId="77777777" w:rsidR="005D3608" w:rsidRPr="00941BD6" w:rsidRDefault="005D3608" w:rsidP="005D3608">
            <w:pPr>
              <w:ind w:firstLine="2914"/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A.V.</w:t>
            </w:r>
          </w:p>
        </w:tc>
      </w:tr>
    </w:tbl>
    <w:p w14:paraId="30A8D83D" w14:textId="77777777" w:rsidR="005D3608" w:rsidRPr="00941BD6" w:rsidRDefault="005D3608" w:rsidP="005D3608">
      <w:pPr>
        <w:rPr>
          <w:szCs w:val="24"/>
        </w:rPr>
      </w:pPr>
      <w:r w:rsidRPr="00941BD6">
        <w:rPr>
          <w:szCs w:val="24"/>
        </w:rPr>
        <w:tab/>
      </w:r>
      <w:r w:rsidRPr="00941BD6">
        <w:rPr>
          <w:szCs w:val="24"/>
        </w:rPr>
        <w:tab/>
      </w:r>
      <w:r w:rsidRPr="00941BD6">
        <w:rPr>
          <w:szCs w:val="24"/>
        </w:rPr>
        <w:tab/>
      </w:r>
      <w:r w:rsidRPr="00941BD6">
        <w:rPr>
          <w:szCs w:val="24"/>
        </w:rPr>
        <w:tab/>
      </w:r>
      <w:r w:rsidRPr="00941BD6">
        <w:rPr>
          <w:szCs w:val="24"/>
        </w:rPr>
        <w:tab/>
      </w:r>
      <w:r w:rsidRPr="00941BD6">
        <w:rPr>
          <w:szCs w:val="24"/>
        </w:rPr>
        <w:tab/>
        <w:t xml:space="preserve">(kai pareiga turėti antspaudą nustatyta juridinio asmens      </w:t>
      </w:r>
    </w:p>
    <w:p w14:paraId="587C783F" w14:textId="77777777" w:rsidR="005D3608" w:rsidRPr="00941BD6" w:rsidRDefault="005D3608" w:rsidP="005D3608">
      <w:pPr>
        <w:rPr>
          <w:szCs w:val="24"/>
        </w:rPr>
      </w:pPr>
      <w:r w:rsidRPr="00941BD6">
        <w:rPr>
          <w:szCs w:val="24"/>
        </w:rPr>
        <w:t xml:space="preserve">                                                                          steigimo dokumentuose arba įstatymuose)</w:t>
      </w:r>
    </w:p>
    <w:p w14:paraId="267F4667" w14:textId="77777777" w:rsidR="00AA7438" w:rsidRDefault="00AA7438" w:rsidP="004D09EF">
      <w:pPr>
        <w:ind w:left="5102"/>
        <w:rPr>
          <w:szCs w:val="24"/>
        </w:rPr>
      </w:pPr>
    </w:p>
    <w:p w14:paraId="0DA1E0C3" w14:textId="77777777" w:rsidR="00AA7438" w:rsidRDefault="00AA7438" w:rsidP="004D09EF">
      <w:pPr>
        <w:ind w:left="5102"/>
        <w:rPr>
          <w:szCs w:val="24"/>
        </w:rPr>
      </w:pPr>
    </w:p>
    <w:p w14:paraId="088F9435" w14:textId="77777777" w:rsidR="00AA7438" w:rsidRDefault="00AA7438" w:rsidP="004D09EF">
      <w:pPr>
        <w:ind w:left="5102"/>
        <w:rPr>
          <w:szCs w:val="24"/>
        </w:rPr>
      </w:pPr>
    </w:p>
    <w:p w14:paraId="24817C51" w14:textId="77777777" w:rsidR="00AA7438" w:rsidRDefault="00AA7438" w:rsidP="004D09EF">
      <w:pPr>
        <w:ind w:left="5102"/>
        <w:rPr>
          <w:szCs w:val="24"/>
        </w:rPr>
      </w:pPr>
    </w:p>
    <w:p w14:paraId="6DFDD23C" w14:textId="77777777" w:rsidR="00AA7438" w:rsidRDefault="00AA7438" w:rsidP="004D09EF">
      <w:pPr>
        <w:ind w:left="5102"/>
        <w:rPr>
          <w:szCs w:val="24"/>
        </w:rPr>
      </w:pPr>
    </w:p>
    <w:p w14:paraId="055D9D20" w14:textId="77777777" w:rsidR="000D6C44" w:rsidRDefault="000D6C44" w:rsidP="004D09EF">
      <w:pPr>
        <w:ind w:left="5102"/>
        <w:rPr>
          <w:szCs w:val="24"/>
        </w:rPr>
      </w:pPr>
    </w:p>
    <w:p w14:paraId="2A4BF2D4" w14:textId="168B02F9" w:rsidR="005D3608" w:rsidRDefault="005D3608" w:rsidP="000D6C44">
      <w:pPr>
        <w:jc w:val="right"/>
        <w:rPr>
          <w:szCs w:val="24"/>
        </w:rPr>
      </w:pPr>
      <w:r w:rsidRPr="00941BD6">
        <w:rPr>
          <w:szCs w:val="24"/>
        </w:rPr>
        <w:lastRenderedPageBreak/>
        <w:t>Biudžeto lėšų naudojimo sutarties priedas Nr. 1</w:t>
      </w:r>
    </w:p>
    <w:p w14:paraId="5F7536D4" w14:textId="77777777" w:rsidR="001A192A" w:rsidRPr="00941BD6" w:rsidRDefault="001A192A" w:rsidP="004D09EF">
      <w:pPr>
        <w:ind w:left="5102"/>
        <w:rPr>
          <w:szCs w:val="24"/>
        </w:rPr>
      </w:pPr>
    </w:p>
    <w:p w14:paraId="5621936C" w14:textId="137391E4" w:rsidR="00643413" w:rsidRPr="00941BD6" w:rsidRDefault="001A192A" w:rsidP="001A192A">
      <w:pPr>
        <w:rPr>
          <w:szCs w:val="24"/>
        </w:rPr>
      </w:pPr>
      <w:r w:rsidRPr="001A192A">
        <w:rPr>
          <w:noProof/>
        </w:rPr>
        <w:drawing>
          <wp:inline distT="0" distB="0" distL="0" distR="0" wp14:anchorId="7E209738" wp14:editId="4CD5AAA1">
            <wp:extent cx="6332220" cy="7066915"/>
            <wp:effectExtent l="0" t="0" r="0" b="635"/>
            <wp:docPr id="113533963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06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8CCC5" w14:textId="77777777" w:rsidR="00643413" w:rsidRPr="00941BD6" w:rsidRDefault="00643413" w:rsidP="005D3608">
      <w:pPr>
        <w:jc w:val="right"/>
        <w:rPr>
          <w:szCs w:val="24"/>
        </w:rPr>
      </w:pPr>
    </w:p>
    <w:p w14:paraId="3EAF68DC" w14:textId="77777777" w:rsidR="005D3608" w:rsidRPr="00941BD6" w:rsidRDefault="005D3608" w:rsidP="005D3608">
      <w:pPr>
        <w:jc w:val="right"/>
        <w:rPr>
          <w:szCs w:val="24"/>
        </w:rPr>
      </w:pPr>
    </w:p>
    <w:p w14:paraId="6A56A273" w14:textId="79391A20" w:rsidR="005D3608" w:rsidRPr="00941BD6" w:rsidRDefault="005D3608" w:rsidP="00941BD6">
      <w:pPr>
        <w:jc w:val="center"/>
        <w:rPr>
          <w:szCs w:val="24"/>
        </w:rPr>
      </w:pPr>
    </w:p>
    <w:p w14:paraId="037D3750" w14:textId="77777777" w:rsidR="00643413" w:rsidRPr="00941BD6" w:rsidRDefault="00643413">
      <w:pPr>
        <w:spacing w:after="200" w:line="276" w:lineRule="auto"/>
        <w:rPr>
          <w:rFonts w:eastAsia="Calibri"/>
          <w:szCs w:val="24"/>
        </w:rPr>
      </w:pPr>
      <w:r w:rsidRPr="00941BD6">
        <w:rPr>
          <w:rFonts w:eastAsia="Calibri"/>
          <w:szCs w:val="24"/>
        </w:rPr>
        <w:br w:type="page"/>
      </w:r>
    </w:p>
    <w:p w14:paraId="18A31083" w14:textId="366ECFAD" w:rsidR="005D3608" w:rsidRPr="00941BD6" w:rsidRDefault="005D3608" w:rsidP="000D6C44">
      <w:pPr>
        <w:jc w:val="right"/>
        <w:rPr>
          <w:rFonts w:eastAsia="Calibri"/>
          <w:szCs w:val="24"/>
        </w:rPr>
      </w:pPr>
      <w:r w:rsidRPr="00941BD6">
        <w:rPr>
          <w:rFonts w:eastAsia="Calibri"/>
          <w:szCs w:val="24"/>
        </w:rPr>
        <w:lastRenderedPageBreak/>
        <w:t>Biudžeto lėšų naudojimo sutarties priedas Nr. 2</w:t>
      </w:r>
    </w:p>
    <w:p w14:paraId="2BA6E2B4" w14:textId="77777777" w:rsidR="005D3608" w:rsidRPr="00941BD6" w:rsidRDefault="005D3608" w:rsidP="005D3608">
      <w:pPr>
        <w:tabs>
          <w:tab w:val="left" w:pos="2940"/>
          <w:tab w:val="center" w:pos="4986"/>
        </w:tabs>
        <w:ind w:firstLine="2940"/>
        <w:rPr>
          <w:rFonts w:eastAsia="Calibri"/>
          <w:b/>
          <w:szCs w:val="24"/>
        </w:rPr>
      </w:pPr>
    </w:p>
    <w:p w14:paraId="3C53D3C1" w14:textId="77777777" w:rsidR="005D3608" w:rsidRPr="00941BD6" w:rsidRDefault="005D3608" w:rsidP="005D3608">
      <w:pPr>
        <w:tabs>
          <w:tab w:val="left" w:pos="2940"/>
          <w:tab w:val="center" w:pos="4986"/>
        </w:tabs>
        <w:ind w:firstLine="2940"/>
        <w:rPr>
          <w:rFonts w:eastAsia="Calibri"/>
          <w:b/>
          <w:szCs w:val="24"/>
        </w:rPr>
      </w:pPr>
      <w:r w:rsidRPr="00941BD6">
        <w:rPr>
          <w:rFonts w:eastAsia="Calibri"/>
          <w:b/>
          <w:szCs w:val="24"/>
        </w:rPr>
        <w:t>PRAŠYMAS DĖL LĖŠŲ SKYRIMO</w:t>
      </w:r>
    </w:p>
    <w:p w14:paraId="76EF6E13" w14:textId="77777777" w:rsidR="005D3608" w:rsidRPr="00941BD6" w:rsidRDefault="005D3608" w:rsidP="005D3608">
      <w:pPr>
        <w:ind w:firstLine="62"/>
        <w:jc w:val="center"/>
        <w:rPr>
          <w:rFonts w:eastAsia="Calibri"/>
          <w:szCs w:val="24"/>
        </w:rPr>
      </w:pPr>
    </w:p>
    <w:p w14:paraId="5A5EBC5F" w14:textId="77777777" w:rsidR="005D3608" w:rsidRPr="00941BD6" w:rsidRDefault="005D3608" w:rsidP="005D3608">
      <w:pPr>
        <w:ind w:firstLine="62"/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_______________________</w:t>
      </w:r>
    </w:p>
    <w:p w14:paraId="7F6D70E2" w14:textId="77777777" w:rsidR="005D3608" w:rsidRPr="00941BD6" w:rsidRDefault="005D3608" w:rsidP="005D3608">
      <w:pPr>
        <w:ind w:firstLine="62"/>
        <w:jc w:val="center"/>
        <w:rPr>
          <w:rFonts w:eastAsia="Calibri"/>
          <w:i/>
          <w:szCs w:val="24"/>
          <w:u w:val="single"/>
          <w:vertAlign w:val="superscript"/>
        </w:rPr>
      </w:pPr>
      <w:r w:rsidRPr="00941BD6">
        <w:rPr>
          <w:rFonts w:eastAsia="Calibri"/>
          <w:i/>
          <w:szCs w:val="24"/>
          <w:vertAlign w:val="superscript"/>
        </w:rPr>
        <w:t>(pareiškėjo pavadinimas)</w:t>
      </w:r>
    </w:p>
    <w:p w14:paraId="24908F48" w14:textId="77777777" w:rsidR="005D3608" w:rsidRPr="00941BD6" w:rsidRDefault="005D3608" w:rsidP="005D3608">
      <w:pPr>
        <w:jc w:val="center"/>
        <w:rPr>
          <w:rFonts w:eastAsia="Calibri"/>
          <w:szCs w:val="24"/>
        </w:rPr>
      </w:pPr>
    </w:p>
    <w:p w14:paraId="58D57653" w14:textId="77777777" w:rsidR="005D3608" w:rsidRPr="00941BD6" w:rsidRDefault="005D3608" w:rsidP="005D3608">
      <w:pPr>
        <w:jc w:val="center"/>
        <w:rPr>
          <w:rFonts w:eastAsia="Calibri"/>
          <w:b/>
          <w:bCs/>
          <w:szCs w:val="24"/>
        </w:rPr>
      </w:pPr>
      <w:r w:rsidRPr="00941BD6">
        <w:rPr>
          <w:rFonts w:eastAsia="Calibri"/>
          <w:b/>
          <w:bCs/>
          <w:szCs w:val="24"/>
        </w:rPr>
        <w:t>ANYKŠČIŲ RAJONO SAVIVALDYBĖS ADMINISTRACIJOS</w:t>
      </w:r>
    </w:p>
    <w:p w14:paraId="10293EB3" w14:textId="77777777" w:rsidR="005D3608" w:rsidRPr="00941BD6" w:rsidRDefault="00C2173D" w:rsidP="005D3608">
      <w:pPr>
        <w:jc w:val="center"/>
        <w:rPr>
          <w:rFonts w:eastAsia="Calibri"/>
          <w:b/>
          <w:bCs/>
          <w:szCs w:val="24"/>
        </w:rPr>
      </w:pPr>
      <w:r w:rsidRPr="00941BD6">
        <w:rPr>
          <w:rFonts w:eastAsia="Calibri"/>
          <w:b/>
          <w:bCs/>
          <w:szCs w:val="24"/>
        </w:rPr>
        <w:t xml:space="preserve">SKYRIUI, ATSAKINGAM UŽ SAVIVALDYBĖS </w:t>
      </w:r>
      <w:r w:rsidR="005D3608" w:rsidRPr="00941BD6">
        <w:rPr>
          <w:rFonts w:eastAsia="Calibri"/>
          <w:b/>
          <w:bCs/>
          <w:szCs w:val="24"/>
        </w:rPr>
        <w:t>FINANS</w:t>
      </w:r>
      <w:r w:rsidRPr="00941BD6">
        <w:rPr>
          <w:rFonts w:eastAsia="Calibri"/>
          <w:b/>
          <w:bCs/>
          <w:szCs w:val="24"/>
        </w:rPr>
        <w:t>US</w:t>
      </w:r>
      <w:r w:rsidR="005D3608" w:rsidRPr="00941BD6">
        <w:rPr>
          <w:rFonts w:eastAsia="Calibri"/>
          <w:b/>
          <w:bCs/>
          <w:szCs w:val="24"/>
        </w:rPr>
        <w:t xml:space="preserve"> IR APSKAIT</w:t>
      </w:r>
      <w:r w:rsidRPr="00941BD6">
        <w:rPr>
          <w:rFonts w:eastAsia="Calibri"/>
          <w:b/>
          <w:bCs/>
          <w:szCs w:val="24"/>
        </w:rPr>
        <w:t>Ą</w:t>
      </w:r>
    </w:p>
    <w:p w14:paraId="195705C3" w14:textId="77777777" w:rsidR="005D3608" w:rsidRPr="00941BD6" w:rsidRDefault="005D3608" w:rsidP="005D3608">
      <w:pPr>
        <w:rPr>
          <w:rFonts w:eastAsia="Calibri"/>
          <w:bCs/>
          <w:szCs w:val="24"/>
        </w:rPr>
      </w:pPr>
    </w:p>
    <w:p w14:paraId="3A84CE2D" w14:textId="77777777" w:rsidR="005D3608" w:rsidRPr="00941BD6" w:rsidRDefault="005D3608" w:rsidP="005D3608">
      <w:pPr>
        <w:ind w:firstLine="720"/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202_    m.</w:t>
      </w:r>
      <w:r w:rsidRPr="00941BD6">
        <w:rPr>
          <w:rFonts w:eastAsia="Calibri"/>
          <w:szCs w:val="24"/>
          <w:u w:val="single"/>
        </w:rPr>
        <w:t xml:space="preserve">                                         </w:t>
      </w:r>
      <w:r w:rsidRPr="00941BD6">
        <w:rPr>
          <w:rFonts w:eastAsia="Calibri"/>
          <w:szCs w:val="24"/>
        </w:rPr>
        <w:t xml:space="preserve">d. </w:t>
      </w:r>
    </w:p>
    <w:p w14:paraId="13E66101" w14:textId="77777777" w:rsidR="005D3608" w:rsidRPr="00941BD6" w:rsidRDefault="005D3608" w:rsidP="005D3608">
      <w:pPr>
        <w:jc w:val="center"/>
        <w:rPr>
          <w:rFonts w:eastAsia="Calibri"/>
          <w:bCs/>
          <w:szCs w:val="24"/>
        </w:rPr>
      </w:pPr>
    </w:p>
    <w:p w14:paraId="08240FE0" w14:textId="77777777" w:rsidR="005D3608" w:rsidRPr="00941BD6" w:rsidRDefault="005D3608" w:rsidP="005D3608">
      <w:pPr>
        <w:rPr>
          <w:rFonts w:eastAsia="Calibri"/>
          <w:bCs/>
          <w:szCs w:val="24"/>
        </w:rPr>
      </w:pPr>
      <w:r w:rsidRPr="00941BD6">
        <w:rPr>
          <w:rFonts w:eastAsia="Calibri"/>
          <w:szCs w:val="24"/>
        </w:rPr>
        <w:t>Prašome, pagal 202_ m. ______________mėn. ___d. pasirašytą Sutartį Nr. 6-__________,  skirtas lėšas pervesti į nurodytą</w:t>
      </w:r>
      <w:r w:rsidR="009621E7" w:rsidRPr="00941BD6">
        <w:rPr>
          <w:rFonts w:eastAsia="Calibri"/>
          <w:szCs w:val="24"/>
        </w:rPr>
        <w:t xml:space="preserve"> finansų įstaigos</w:t>
      </w:r>
      <w:r w:rsidRPr="00941BD6">
        <w:rPr>
          <w:rFonts w:eastAsia="Calibri"/>
          <w:szCs w:val="24"/>
        </w:rPr>
        <w:t xml:space="preserve"> sąskaitą: LT................................................................</w:t>
      </w:r>
    </w:p>
    <w:p w14:paraId="6A81B3CD" w14:textId="77777777" w:rsidR="005D3608" w:rsidRPr="00941BD6" w:rsidRDefault="005D3608" w:rsidP="005D3608">
      <w:pPr>
        <w:ind w:firstLine="62"/>
        <w:rPr>
          <w:rFonts w:eastAsia="Calibri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568"/>
        <w:gridCol w:w="1530"/>
        <w:gridCol w:w="2362"/>
        <w:gridCol w:w="1499"/>
      </w:tblGrid>
      <w:tr w:rsidR="005D3608" w:rsidRPr="00941BD6" w14:paraId="43E82247" w14:textId="77777777" w:rsidTr="005D3608">
        <w:tc>
          <w:tcPr>
            <w:tcW w:w="675" w:type="dxa"/>
          </w:tcPr>
          <w:p w14:paraId="0CDBBEDB" w14:textId="77777777" w:rsidR="005D3608" w:rsidRPr="00941BD6" w:rsidRDefault="005D3608" w:rsidP="005D3608">
            <w:pPr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Eil.</w:t>
            </w:r>
          </w:p>
          <w:p w14:paraId="653582F1" w14:textId="77777777" w:rsidR="005D3608" w:rsidRPr="00941BD6" w:rsidRDefault="005D3608" w:rsidP="005D3608">
            <w:pPr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Nr.</w:t>
            </w:r>
          </w:p>
        </w:tc>
        <w:tc>
          <w:tcPr>
            <w:tcW w:w="3686" w:type="dxa"/>
          </w:tcPr>
          <w:p w14:paraId="50ED37E8" w14:textId="77777777" w:rsidR="005D3608" w:rsidRPr="00941BD6" w:rsidRDefault="005D3608" w:rsidP="005D3608">
            <w:pPr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 xml:space="preserve">Programos pavadinimas ir kodas, </w:t>
            </w:r>
          </w:p>
          <w:p w14:paraId="3786AFC0" w14:textId="77777777" w:rsidR="005D3608" w:rsidRPr="00941BD6" w:rsidRDefault="005D3608" w:rsidP="005D3608">
            <w:pPr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priemonės  pavadinimas ir kodas</w:t>
            </w:r>
          </w:p>
        </w:tc>
        <w:tc>
          <w:tcPr>
            <w:tcW w:w="1551" w:type="dxa"/>
          </w:tcPr>
          <w:p w14:paraId="451124E1" w14:textId="77777777" w:rsidR="005D3608" w:rsidRPr="00941BD6" w:rsidRDefault="005D3608" w:rsidP="005D3608">
            <w:pPr>
              <w:jc w:val="center"/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Numatyta</w:t>
            </w:r>
          </w:p>
          <w:p w14:paraId="3DC09432" w14:textId="77777777" w:rsidR="005D3608" w:rsidRPr="00941BD6" w:rsidRDefault="005D3608" w:rsidP="005D3608">
            <w:pPr>
              <w:ind w:firstLine="62"/>
              <w:jc w:val="center"/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202_   m.</w:t>
            </w:r>
          </w:p>
          <w:p w14:paraId="20020E71" w14:textId="77777777" w:rsidR="005D3608" w:rsidRPr="00941BD6" w:rsidRDefault="005D3608" w:rsidP="005D3608">
            <w:pPr>
              <w:jc w:val="center"/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sąmatoje</w:t>
            </w:r>
          </w:p>
          <w:p w14:paraId="09F0DB72" w14:textId="77777777" w:rsidR="005D3608" w:rsidRPr="00941BD6" w:rsidRDefault="005D3608" w:rsidP="005D3608">
            <w:pPr>
              <w:jc w:val="center"/>
              <w:rPr>
                <w:rFonts w:eastAsia="Calibri"/>
                <w:szCs w:val="24"/>
                <w:u w:val="single"/>
              </w:rPr>
            </w:pPr>
            <w:r w:rsidRPr="00941BD6">
              <w:rPr>
                <w:rFonts w:eastAsia="Calibri"/>
                <w:bCs/>
                <w:szCs w:val="24"/>
              </w:rPr>
              <w:t>(EUR)</w:t>
            </w:r>
          </w:p>
        </w:tc>
        <w:tc>
          <w:tcPr>
            <w:tcW w:w="2418" w:type="dxa"/>
          </w:tcPr>
          <w:p w14:paraId="781F6872" w14:textId="77777777" w:rsidR="005D3608" w:rsidRPr="00941BD6" w:rsidRDefault="005D3608" w:rsidP="005D3608">
            <w:pPr>
              <w:jc w:val="center"/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Gauti asignavimai</w:t>
            </w:r>
          </w:p>
          <w:p w14:paraId="67F6DAEB" w14:textId="77777777" w:rsidR="005D3608" w:rsidRPr="00941BD6" w:rsidRDefault="005D3608" w:rsidP="005D3608">
            <w:pPr>
              <w:jc w:val="center"/>
              <w:rPr>
                <w:rFonts w:eastAsia="Calibri"/>
                <w:szCs w:val="24"/>
                <w:u w:val="single"/>
              </w:rPr>
            </w:pPr>
            <w:r w:rsidRPr="00941BD6">
              <w:rPr>
                <w:rFonts w:eastAsia="Calibri"/>
                <w:bCs/>
                <w:szCs w:val="24"/>
              </w:rPr>
              <w:t>(EUR)</w:t>
            </w:r>
          </w:p>
        </w:tc>
        <w:tc>
          <w:tcPr>
            <w:tcW w:w="1524" w:type="dxa"/>
          </w:tcPr>
          <w:p w14:paraId="04394CCE" w14:textId="77777777" w:rsidR="005D3608" w:rsidRPr="00941BD6" w:rsidRDefault="005D3608" w:rsidP="005D3608">
            <w:pPr>
              <w:jc w:val="center"/>
              <w:rPr>
                <w:rFonts w:eastAsia="Calibri"/>
                <w:bCs/>
                <w:szCs w:val="24"/>
              </w:rPr>
            </w:pPr>
            <w:r w:rsidRPr="00941BD6">
              <w:rPr>
                <w:rFonts w:eastAsia="Calibri"/>
                <w:bCs/>
                <w:szCs w:val="24"/>
              </w:rPr>
              <w:t>Prašomų lėšų suma</w:t>
            </w:r>
          </w:p>
          <w:p w14:paraId="25442FBD" w14:textId="77777777" w:rsidR="005D3608" w:rsidRPr="00941BD6" w:rsidRDefault="005D3608" w:rsidP="005D3608">
            <w:pPr>
              <w:jc w:val="center"/>
              <w:rPr>
                <w:rFonts w:eastAsia="Calibri"/>
                <w:szCs w:val="24"/>
                <w:u w:val="single"/>
              </w:rPr>
            </w:pPr>
            <w:r w:rsidRPr="00941BD6">
              <w:rPr>
                <w:rFonts w:eastAsia="Calibri"/>
                <w:bCs/>
                <w:szCs w:val="24"/>
              </w:rPr>
              <w:t>(EUR)</w:t>
            </w:r>
          </w:p>
        </w:tc>
      </w:tr>
      <w:tr w:rsidR="005D3608" w:rsidRPr="00941BD6" w14:paraId="72937D30" w14:textId="77777777" w:rsidTr="005D3608">
        <w:tc>
          <w:tcPr>
            <w:tcW w:w="675" w:type="dxa"/>
          </w:tcPr>
          <w:p w14:paraId="3B77D59C" w14:textId="77777777" w:rsidR="005D3608" w:rsidRPr="00941BD6" w:rsidRDefault="005D3608" w:rsidP="005D3608">
            <w:pPr>
              <w:jc w:val="center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1.</w:t>
            </w:r>
          </w:p>
        </w:tc>
        <w:tc>
          <w:tcPr>
            <w:tcW w:w="3686" w:type="dxa"/>
          </w:tcPr>
          <w:p w14:paraId="7F4A9703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6 programa „Kokybiškos švietimo sistemos kūrimo, sporto skatinimo ir jaunimo užimtumo programa“</w:t>
            </w:r>
          </w:p>
          <w:p w14:paraId="6B904A05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6.1.1.01 priemonė „Jaunimo užimtumo skatinimas“</w:t>
            </w:r>
          </w:p>
        </w:tc>
        <w:tc>
          <w:tcPr>
            <w:tcW w:w="1551" w:type="dxa"/>
          </w:tcPr>
          <w:p w14:paraId="19748C71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2418" w:type="dxa"/>
          </w:tcPr>
          <w:p w14:paraId="273C90D0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1524" w:type="dxa"/>
          </w:tcPr>
          <w:p w14:paraId="598C3328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</w:tr>
      <w:tr w:rsidR="005D3608" w:rsidRPr="00941BD6" w14:paraId="345245FF" w14:textId="77777777" w:rsidTr="005D3608">
        <w:tc>
          <w:tcPr>
            <w:tcW w:w="675" w:type="dxa"/>
          </w:tcPr>
          <w:p w14:paraId="1F369DB7" w14:textId="77777777" w:rsidR="005D3608" w:rsidRPr="00941BD6" w:rsidRDefault="005D3608" w:rsidP="005D3608">
            <w:pPr>
              <w:rPr>
                <w:rFonts w:eastAsia="Calibri"/>
                <w:color w:val="FF00FF"/>
                <w:szCs w:val="24"/>
              </w:rPr>
            </w:pPr>
          </w:p>
        </w:tc>
        <w:tc>
          <w:tcPr>
            <w:tcW w:w="3686" w:type="dxa"/>
          </w:tcPr>
          <w:p w14:paraId="0D4D31F3" w14:textId="77777777" w:rsidR="005D3608" w:rsidRPr="00941BD6" w:rsidRDefault="005D3608" w:rsidP="005D3608">
            <w:pPr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Iš viso:</w:t>
            </w:r>
          </w:p>
        </w:tc>
        <w:tc>
          <w:tcPr>
            <w:tcW w:w="1551" w:type="dxa"/>
          </w:tcPr>
          <w:p w14:paraId="65820128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2418" w:type="dxa"/>
          </w:tcPr>
          <w:p w14:paraId="4773391E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1524" w:type="dxa"/>
          </w:tcPr>
          <w:p w14:paraId="2A6308B8" w14:textId="77777777" w:rsidR="005D3608" w:rsidRPr="00941BD6" w:rsidRDefault="005D3608" w:rsidP="005D3608">
            <w:pPr>
              <w:rPr>
                <w:rFonts w:eastAsia="Calibri"/>
                <w:szCs w:val="24"/>
                <w:u w:val="single"/>
              </w:rPr>
            </w:pPr>
          </w:p>
        </w:tc>
      </w:tr>
    </w:tbl>
    <w:p w14:paraId="53542898" w14:textId="77777777" w:rsidR="005D3608" w:rsidRPr="00941BD6" w:rsidRDefault="005D3608" w:rsidP="005D3608">
      <w:pPr>
        <w:rPr>
          <w:rFonts w:eastAsia="Calibri"/>
          <w:szCs w:val="24"/>
          <w:u w:val="single"/>
        </w:rPr>
      </w:pPr>
    </w:p>
    <w:p w14:paraId="5EA62AB4" w14:textId="77777777" w:rsidR="005D3608" w:rsidRPr="00941BD6" w:rsidRDefault="005D3608" w:rsidP="005D3608">
      <w:pPr>
        <w:rPr>
          <w:rFonts w:ascii="Calibri" w:eastAsia="Calibri" w:hAnsi="Calibri"/>
        </w:rPr>
      </w:pPr>
    </w:p>
    <w:p w14:paraId="27C13347" w14:textId="77777777" w:rsidR="005D3608" w:rsidRPr="00941BD6" w:rsidRDefault="005D3608" w:rsidP="005D3608">
      <w:pPr>
        <w:rPr>
          <w:rFonts w:eastAsia="Calibri"/>
          <w:szCs w:val="24"/>
        </w:rPr>
      </w:pPr>
      <w:r w:rsidRPr="00941BD6">
        <w:rPr>
          <w:rFonts w:eastAsia="Calibri"/>
          <w:szCs w:val="24"/>
        </w:rPr>
        <w:t>Projekto vadovas            _______________         __________________          _________________</w:t>
      </w:r>
    </w:p>
    <w:p w14:paraId="39D8F63F" w14:textId="77777777" w:rsidR="005D3608" w:rsidRPr="00941BD6" w:rsidRDefault="005D3608" w:rsidP="005D3608">
      <w:pPr>
        <w:ind w:firstLine="3038"/>
        <w:rPr>
          <w:rFonts w:eastAsia="Calibri"/>
          <w:szCs w:val="24"/>
        </w:rPr>
      </w:pPr>
      <w:r w:rsidRPr="00941BD6">
        <w:rPr>
          <w:rFonts w:eastAsia="Calibri"/>
          <w:szCs w:val="24"/>
          <w:vertAlign w:val="superscript"/>
        </w:rPr>
        <w:t>(parašas)                                        (vardas, pavardė)                                      (telefono  Nr.)</w:t>
      </w:r>
    </w:p>
    <w:p w14:paraId="536BA55A" w14:textId="77777777" w:rsidR="005D3608" w:rsidRPr="00941BD6" w:rsidRDefault="005D3608" w:rsidP="005D3608">
      <w:pPr>
        <w:rPr>
          <w:rFonts w:eastAsia="Calibri"/>
          <w:szCs w:val="24"/>
        </w:rPr>
      </w:pPr>
    </w:p>
    <w:p w14:paraId="63B35F0F" w14:textId="77777777" w:rsidR="005D3608" w:rsidRPr="00941BD6" w:rsidRDefault="005D3608" w:rsidP="005D3608">
      <w:pPr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Projekto finansininkas     _______________                      __________________    </w:t>
      </w:r>
    </w:p>
    <w:p w14:paraId="7352BBD5" w14:textId="77777777" w:rsidR="005D3608" w:rsidRPr="00941BD6" w:rsidRDefault="005D3608" w:rsidP="005D3608">
      <w:pPr>
        <w:ind w:firstLine="3658"/>
        <w:rPr>
          <w:rFonts w:ascii="Calibri" w:eastAsia="Calibri" w:hAnsi="Calibri"/>
          <w:szCs w:val="24"/>
        </w:rPr>
      </w:pPr>
      <w:r w:rsidRPr="00941BD6">
        <w:rPr>
          <w:rFonts w:eastAsia="Calibri"/>
          <w:szCs w:val="24"/>
          <w:vertAlign w:val="superscript"/>
        </w:rPr>
        <w:t xml:space="preserve">(parašas)                                                             (vardas, pavardė)               </w:t>
      </w:r>
    </w:p>
    <w:p w14:paraId="47FCBE1C" w14:textId="77777777" w:rsidR="005D3608" w:rsidRPr="00941BD6" w:rsidRDefault="005D3608" w:rsidP="005D3608">
      <w:pPr>
        <w:rPr>
          <w:sz w:val="18"/>
          <w:szCs w:val="18"/>
        </w:rPr>
      </w:pPr>
    </w:p>
    <w:p w14:paraId="46160905" w14:textId="77777777" w:rsidR="005D3608" w:rsidRPr="00941BD6" w:rsidRDefault="005D3608" w:rsidP="005D3608">
      <w:pPr>
        <w:tabs>
          <w:tab w:val="left" w:pos="4740"/>
        </w:tabs>
        <w:jc w:val="center"/>
        <w:rPr>
          <w:rFonts w:eastAsia="Calibri"/>
          <w:szCs w:val="24"/>
        </w:rPr>
      </w:pPr>
      <w:r w:rsidRPr="00941BD6">
        <w:rPr>
          <w:rFonts w:ascii="Calibri" w:eastAsia="Calibri" w:hAnsi="Calibri"/>
          <w:szCs w:val="24"/>
        </w:rPr>
        <w:t>_______________</w:t>
      </w:r>
    </w:p>
    <w:p w14:paraId="5664DE48" w14:textId="77777777" w:rsidR="005D3608" w:rsidRPr="00941BD6" w:rsidRDefault="005D3608" w:rsidP="005D3608">
      <w:pPr>
        <w:suppressAutoHyphens/>
        <w:rPr>
          <w:szCs w:val="24"/>
          <w:lang w:eastAsia="ar-SA"/>
        </w:rPr>
      </w:pPr>
    </w:p>
    <w:p w14:paraId="76B04559" w14:textId="77777777" w:rsidR="005D3608" w:rsidRPr="00941BD6" w:rsidRDefault="005D3608" w:rsidP="005D3608">
      <w:pPr>
        <w:suppressAutoHyphens/>
        <w:rPr>
          <w:szCs w:val="24"/>
          <w:lang w:eastAsia="ar-SA"/>
        </w:rPr>
      </w:pPr>
    </w:p>
    <w:p w14:paraId="06E47ADF" w14:textId="77777777" w:rsidR="00C17627" w:rsidRPr="00941BD6" w:rsidRDefault="00C17627">
      <w:pPr>
        <w:rPr>
          <w:szCs w:val="24"/>
        </w:rPr>
      </w:pPr>
      <w:r w:rsidRPr="00941BD6">
        <w:rPr>
          <w:szCs w:val="24"/>
        </w:rPr>
        <w:br w:type="page"/>
      </w:r>
    </w:p>
    <w:p w14:paraId="285D4C91" w14:textId="2473BB48" w:rsidR="005D3608" w:rsidRPr="00941BD6" w:rsidRDefault="005D3608" w:rsidP="000D6C44">
      <w:pPr>
        <w:jc w:val="right"/>
        <w:rPr>
          <w:szCs w:val="24"/>
        </w:rPr>
      </w:pPr>
      <w:r w:rsidRPr="00941BD6">
        <w:rPr>
          <w:szCs w:val="24"/>
        </w:rPr>
        <w:lastRenderedPageBreak/>
        <w:t>Biudžeto lėšų naudojimo sutarties priedas Nr. 3</w:t>
      </w:r>
    </w:p>
    <w:p w14:paraId="1E4F140B" w14:textId="77777777" w:rsidR="005D3608" w:rsidRPr="00941BD6" w:rsidRDefault="005D3608" w:rsidP="005D3608">
      <w:pPr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"/>
        <w:gridCol w:w="9537"/>
      </w:tblGrid>
      <w:tr w:rsidR="005D3608" w:rsidRPr="00941BD6" w14:paraId="2EC9EA10" w14:textId="77777777" w:rsidTr="005D3608">
        <w:trPr>
          <w:trHeight w:val="372"/>
        </w:trPr>
        <w:tc>
          <w:tcPr>
            <w:tcW w:w="10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0BAC4" w14:textId="77777777" w:rsidR="005D3608" w:rsidRPr="00941BD6" w:rsidRDefault="005D3608" w:rsidP="005D3608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5D3608" w:rsidRPr="00941BD6" w14:paraId="1740563F" w14:textId="77777777" w:rsidTr="005D3608">
        <w:trPr>
          <w:trHeight w:val="352"/>
        </w:trPr>
        <w:tc>
          <w:tcPr>
            <w:tcW w:w="10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54121" w14:textId="77777777" w:rsidR="005D3608" w:rsidRPr="00941BD6" w:rsidRDefault="005D3608" w:rsidP="005D3608">
            <w:pPr>
              <w:jc w:val="center"/>
              <w:rPr>
                <w:i/>
                <w:vertAlign w:val="superscript"/>
              </w:rPr>
            </w:pPr>
            <w:r w:rsidRPr="00941BD6">
              <w:rPr>
                <w:i/>
                <w:vertAlign w:val="superscript"/>
              </w:rPr>
              <w:t>(pareiškėjo pavadinimas)</w:t>
            </w:r>
          </w:p>
        </w:tc>
      </w:tr>
      <w:tr w:rsidR="005D3608" w:rsidRPr="00941BD6" w14:paraId="2AC0CA72" w14:textId="77777777" w:rsidTr="005D3608">
        <w:trPr>
          <w:gridBefore w:val="1"/>
          <w:wBefore w:w="108" w:type="dxa"/>
          <w:trHeight w:val="427"/>
        </w:trPr>
        <w:tc>
          <w:tcPr>
            <w:tcW w:w="10080" w:type="dxa"/>
          </w:tcPr>
          <w:p w14:paraId="1A397EC3" w14:textId="77777777" w:rsidR="005D3608" w:rsidRPr="00941BD6" w:rsidRDefault="005D3608" w:rsidP="00C2173D">
            <w:pPr>
              <w:jc w:val="center"/>
              <w:rPr>
                <w:szCs w:val="24"/>
              </w:rPr>
            </w:pPr>
            <w:r w:rsidRPr="00941BD6">
              <w:rPr>
                <w:b/>
                <w:szCs w:val="24"/>
              </w:rPr>
              <w:t>ANYKŠČIŲ RAJONO SAVIVALDYBĖS ADMINISTRACIJOS</w:t>
            </w:r>
            <w:r w:rsidR="00C2173D" w:rsidRPr="00941BD6">
              <w:rPr>
                <w:b/>
                <w:szCs w:val="24"/>
              </w:rPr>
              <w:t xml:space="preserve"> SKYRIUI, ATSAKINGAM UŽ SAVIVALDYBĖS </w:t>
            </w:r>
            <w:r w:rsidRPr="00941BD6">
              <w:rPr>
                <w:b/>
                <w:szCs w:val="24"/>
              </w:rPr>
              <w:t>FINANS</w:t>
            </w:r>
            <w:r w:rsidR="00C2173D" w:rsidRPr="00941BD6">
              <w:rPr>
                <w:b/>
                <w:szCs w:val="24"/>
              </w:rPr>
              <w:t>US</w:t>
            </w:r>
            <w:r w:rsidRPr="00941BD6">
              <w:rPr>
                <w:b/>
                <w:szCs w:val="24"/>
              </w:rPr>
              <w:t xml:space="preserve"> IR APSKAIT</w:t>
            </w:r>
            <w:r w:rsidR="00C2173D" w:rsidRPr="00941BD6">
              <w:rPr>
                <w:b/>
                <w:szCs w:val="24"/>
              </w:rPr>
              <w:t>Ą</w:t>
            </w:r>
          </w:p>
        </w:tc>
      </w:tr>
    </w:tbl>
    <w:p w14:paraId="41233574" w14:textId="77777777" w:rsidR="005D3608" w:rsidRPr="00941BD6" w:rsidRDefault="005D3608" w:rsidP="005D3608">
      <w:pPr>
        <w:rPr>
          <w:sz w:val="16"/>
          <w:szCs w:val="16"/>
        </w:rPr>
      </w:pPr>
    </w:p>
    <w:p w14:paraId="7EC68C43" w14:textId="77777777" w:rsidR="005D3608" w:rsidRPr="00941BD6" w:rsidRDefault="005D3608" w:rsidP="005D3608">
      <w:pPr>
        <w:rPr>
          <w:b/>
          <w:bCs/>
          <w:sz w:val="16"/>
          <w:szCs w:val="16"/>
        </w:rPr>
      </w:pPr>
    </w:p>
    <w:p w14:paraId="21FFE07A" w14:textId="064A7BF5" w:rsidR="005D3608" w:rsidRPr="00941BD6" w:rsidRDefault="005D3608" w:rsidP="005D3608">
      <w:pPr>
        <w:jc w:val="center"/>
        <w:rPr>
          <w:b/>
          <w:bCs/>
          <w:szCs w:val="24"/>
        </w:rPr>
      </w:pPr>
      <w:r w:rsidRPr="00941BD6">
        <w:rPr>
          <w:b/>
          <w:bCs/>
          <w:szCs w:val="24"/>
        </w:rPr>
        <w:t>PROJEKTO ĮVYKDYMO ATASKAITA</w:t>
      </w:r>
    </w:p>
    <w:p w14:paraId="70535ECA" w14:textId="77777777" w:rsidR="005D3608" w:rsidRPr="00941BD6" w:rsidRDefault="005D3608" w:rsidP="005D3608">
      <w:pPr>
        <w:jc w:val="center"/>
        <w:rPr>
          <w:bCs/>
          <w:szCs w:val="24"/>
        </w:rPr>
      </w:pPr>
      <w:r w:rsidRPr="00941BD6">
        <w:rPr>
          <w:bCs/>
          <w:szCs w:val="24"/>
        </w:rPr>
        <w:t xml:space="preserve">202__ m. ______________ </w:t>
      </w:r>
    </w:p>
    <w:p w14:paraId="49686D9C" w14:textId="77777777" w:rsidR="005D3608" w:rsidRPr="00941BD6" w:rsidRDefault="005D3608" w:rsidP="005D3608">
      <w:pPr>
        <w:jc w:val="center"/>
        <w:rPr>
          <w:bCs/>
          <w:szCs w:val="24"/>
        </w:rPr>
      </w:pPr>
    </w:p>
    <w:p w14:paraId="4641C7D2" w14:textId="77777777" w:rsidR="005D3608" w:rsidRPr="00941BD6" w:rsidRDefault="005D3608" w:rsidP="005D3608">
      <w:pPr>
        <w:rPr>
          <w:b/>
          <w:bCs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528"/>
      </w:tblGrid>
      <w:tr w:rsidR="005D3608" w:rsidRPr="00941BD6" w14:paraId="68087415" w14:textId="77777777" w:rsidTr="005D3608">
        <w:trPr>
          <w:trHeight w:val="841"/>
        </w:trPr>
        <w:tc>
          <w:tcPr>
            <w:tcW w:w="4395" w:type="dxa"/>
            <w:vAlign w:val="center"/>
          </w:tcPr>
          <w:p w14:paraId="649BAE6F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Anykščių rajono savivaldybės 202_–202_ metų strateginio veiklos plano priemonės numeris ir pavadinimas</w:t>
            </w:r>
          </w:p>
        </w:tc>
        <w:tc>
          <w:tcPr>
            <w:tcW w:w="5528" w:type="dxa"/>
          </w:tcPr>
          <w:p w14:paraId="437FCEC9" w14:textId="77777777" w:rsidR="005D3608" w:rsidRPr="00941BD6" w:rsidRDefault="005D3608" w:rsidP="005D3608">
            <w:pPr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6 programa „Kokybiškos švietimo sistemos kūrimo, sporto skatinimo ir jaunimo užimtumo programa“</w:t>
            </w:r>
          </w:p>
          <w:p w14:paraId="192CD588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rFonts w:eastAsia="Calibri"/>
                <w:szCs w:val="24"/>
              </w:rPr>
              <w:t>6.1.1.01 priemonė „Jaunimo užimtumo skatinimas“</w:t>
            </w:r>
          </w:p>
        </w:tc>
      </w:tr>
      <w:tr w:rsidR="005D3608" w:rsidRPr="00941BD6" w14:paraId="34D6495A" w14:textId="77777777" w:rsidTr="005D3608">
        <w:trPr>
          <w:trHeight w:val="560"/>
        </w:trPr>
        <w:tc>
          <w:tcPr>
            <w:tcW w:w="4395" w:type="dxa"/>
            <w:vAlign w:val="center"/>
          </w:tcPr>
          <w:p w14:paraId="275A33E1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Lėšų paskirtis</w:t>
            </w:r>
          </w:p>
          <w:p w14:paraId="4A8507F1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(projekto pavadinimas)</w:t>
            </w:r>
          </w:p>
        </w:tc>
        <w:tc>
          <w:tcPr>
            <w:tcW w:w="5528" w:type="dxa"/>
            <w:vAlign w:val="center"/>
          </w:tcPr>
          <w:p w14:paraId="6C8E9425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06D0CAAF" w14:textId="77777777" w:rsidTr="005D3608">
        <w:trPr>
          <w:trHeight w:val="829"/>
        </w:trPr>
        <w:tc>
          <w:tcPr>
            <w:tcW w:w="4395" w:type="dxa"/>
            <w:vAlign w:val="center"/>
          </w:tcPr>
          <w:p w14:paraId="1BC8C98E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Dokumento, pagal kurį skirtos lėšos (įsakymo,  sutarties)  data, pavadinimas, numeris</w:t>
            </w:r>
          </w:p>
        </w:tc>
        <w:tc>
          <w:tcPr>
            <w:tcW w:w="5528" w:type="dxa"/>
            <w:vAlign w:val="center"/>
          </w:tcPr>
          <w:p w14:paraId="00E9077C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</w:tbl>
    <w:p w14:paraId="12FC5C9E" w14:textId="77777777" w:rsidR="005D3608" w:rsidRPr="00941BD6" w:rsidRDefault="005D3608" w:rsidP="005D3608">
      <w:pPr>
        <w:rPr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2"/>
        <w:gridCol w:w="1390"/>
        <w:gridCol w:w="1238"/>
        <w:gridCol w:w="3353"/>
      </w:tblGrid>
      <w:tr w:rsidR="005D3608" w:rsidRPr="00941BD6" w14:paraId="39805171" w14:textId="77777777" w:rsidTr="005D3608">
        <w:trPr>
          <w:trHeight w:val="273"/>
        </w:trPr>
        <w:tc>
          <w:tcPr>
            <w:tcW w:w="9923" w:type="dxa"/>
            <w:gridSpan w:val="4"/>
          </w:tcPr>
          <w:p w14:paraId="7679CB7C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 xml:space="preserve">Duomenys apie lėšų panaudojimą </w:t>
            </w:r>
          </w:p>
        </w:tc>
      </w:tr>
      <w:tr w:rsidR="005D3608" w:rsidRPr="00941BD6" w14:paraId="6FB83E27" w14:textId="77777777" w:rsidTr="005D3608">
        <w:trPr>
          <w:trHeight w:val="273"/>
        </w:trPr>
        <w:tc>
          <w:tcPr>
            <w:tcW w:w="3942" w:type="dxa"/>
            <w:vMerge w:val="restart"/>
            <w:vAlign w:val="center"/>
          </w:tcPr>
          <w:p w14:paraId="0AC121D0" w14:textId="77777777" w:rsidR="005D3608" w:rsidRPr="00941BD6" w:rsidRDefault="005D3608" w:rsidP="005D3608">
            <w:pPr>
              <w:jc w:val="center"/>
              <w:rPr>
                <w:color w:val="000000"/>
                <w:szCs w:val="24"/>
              </w:rPr>
            </w:pPr>
            <w:r w:rsidRPr="00941BD6">
              <w:rPr>
                <w:color w:val="000000"/>
                <w:szCs w:val="24"/>
              </w:rPr>
              <w:t>Išlaidų pavadinimas, ekonominės</w:t>
            </w:r>
          </w:p>
          <w:p w14:paraId="2E3AE029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color w:val="000000"/>
                <w:szCs w:val="24"/>
              </w:rPr>
              <w:t xml:space="preserve">klasifikacijos kodas </w:t>
            </w:r>
            <w:r w:rsidRPr="00941BD6">
              <w:rPr>
                <w:szCs w:val="24"/>
              </w:rPr>
              <w:t>*</w:t>
            </w:r>
          </w:p>
        </w:tc>
        <w:tc>
          <w:tcPr>
            <w:tcW w:w="2628" w:type="dxa"/>
            <w:gridSpan w:val="2"/>
          </w:tcPr>
          <w:p w14:paraId="23B65632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Suma (EUR)</w:t>
            </w:r>
          </w:p>
        </w:tc>
        <w:tc>
          <w:tcPr>
            <w:tcW w:w="3353" w:type="dxa"/>
          </w:tcPr>
          <w:p w14:paraId="251572B7" w14:textId="77777777" w:rsidR="005D3608" w:rsidRPr="00941BD6" w:rsidRDefault="005D3608" w:rsidP="005D3608">
            <w:pPr>
              <w:jc w:val="center"/>
              <w:rPr>
                <w:color w:val="000000"/>
                <w:szCs w:val="24"/>
              </w:rPr>
            </w:pPr>
            <w:r w:rsidRPr="00941BD6">
              <w:rPr>
                <w:color w:val="000000"/>
                <w:szCs w:val="24"/>
              </w:rPr>
              <w:t xml:space="preserve">Išlaidas pateisinančio dokumento data, </w:t>
            </w:r>
          </w:p>
          <w:p w14:paraId="42DE92F3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color w:val="000000"/>
                <w:szCs w:val="24"/>
              </w:rPr>
              <w:t>pavadinimas ir Nr.</w:t>
            </w:r>
          </w:p>
        </w:tc>
      </w:tr>
      <w:tr w:rsidR="005D3608" w:rsidRPr="00941BD6" w14:paraId="20F4F3E9" w14:textId="77777777" w:rsidTr="005D3608">
        <w:trPr>
          <w:trHeight w:val="547"/>
        </w:trPr>
        <w:tc>
          <w:tcPr>
            <w:tcW w:w="3942" w:type="dxa"/>
            <w:vMerge/>
            <w:vAlign w:val="center"/>
          </w:tcPr>
          <w:p w14:paraId="0A35621F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3D01EDCB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skirta</w:t>
            </w:r>
          </w:p>
        </w:tc>
        <w:tc>
          <w:tcPr>
            <w:tcW w:w="1238" w:type="dxa"/>
            <w:vAlign w:val="center"/>
          </w:tcPr>
          <w:p w14:paraId="0E0C56DF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panaudota</w:t>
            </w:r>
          </w:p>
        </w:tc>
        <w:tc>
          <w:tcPr>
            <w:tcW w:w="3353" w:type="dxa"/>
            <w:vAlign w:val="center"/>
          </w:tcPr>
          <w:p w14:paraId="0A6D5F7D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6FD5A6A1" w14:textId="77777777" w:rsidTr="005D3608">
        <w:trPr>
          <w:trHeight w:val="261"/>
        </w:trPr>
        <w:tc>
          <w:tcPr>
            <w:tcW w:w="3942" w:type="dxa"/>
            <w:vAlign w:val="center"/>
          </w:tcPr>
          <w:p w14:paraId="703DFFA4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5853A28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3314C282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3E76D4FC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572DC726" w14:textId="77777777" w:rsidTr="005D3608">
        <w:trPr>
          <w:trHeight w:val="273"/>
        </w:trPr>
        <w:tc>
          <w:tcPr>
            <w:tcW w:w="3942" w:type="dxa"/>
            <w:vAlign w:val="center"/>
          </w:tcPr>
          <w:p w14:paraId="72665B95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5BD44EF3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7AE5A8CD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5789A939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2F21FE9C" w14:textId="77777777" w:rsidTr="005D3608">
        <w:trPr>
          <w:trHeight w:val="273"/>
        </w:trPr>
        <w:tc>
          <w:tcPr>
            <w:tcW w:w="3942" w:type="dxa"/>
            <w:vAlign w:val="center"/>
          </w:tcPr>
          <w:p w14:paraId="123DD5AC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693AEB4B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146184D9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7C32422F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7AB447AB" w14:textId="77777777" w:rsidTr="005D3608">
        <w:trPr>
          <w:trHeight w:val="273"/>
        </w:trPr>
        <w:tc>
          <w:tcPr>
            <w:tcW w:w="3942" w:type="dxa"/>
            <w:vAlign w:val="center"/>
          </w:tcPr>
          <w:p w14:paraId="46317220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71F40C17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3A80BFB9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7847EF4D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7346FB9B" w14:textId="77777777" w:rsidTr="005D3608">
        <w:trPr>
          <w:trHeight w:val="273"/>
        </w:trPr>
        <w:tc>
          <w:tcPr>
            <w:tcW w:w="3942" w:type="dxa"/>
            <w:vAlign w:val="center"/>
          </w:tcPr>
          <w:p w14:paraId="712E5E22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ADE37AA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5A0A2B3B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5329524B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53A30340" w14:textId="77777777" w:rsidTr="005D3608">
        <w:trPr>
          <w:trHeight w:val="261"/>
        </w:trPr>
        <w:tc>
          <w:tcPr>
            <w:tcW w:w="3942" w:type="dxa"/>
            <w:vAlign w:val="center"/>
          </w:tcPr>
          <w:p w14:paraId="052F6CE3" w14:textId="77777777" w:rsidR="005D3608" w:rsidRPr="00941BD6" w:rsidRDefault="005D3608" w:rsidP="005D3608">
            <w:pPr>
              <w:jc w:val="right"/>
              <w:rPr>
                <w:szCs w:val="24"/>
              </w:rPr>
            </w:pPr>
            <w:r w:rsidRPr="00941BD6">
              <w:rPr>
                <w:szCs w:val="24"/>
              </w:rPr>
              <w:t>Iš viso</w:t>
            </w:r>
          </w:p>
        </w:tc>
        <w:tc>
          <w:tcPr>
            <w:tcW w:w="1390" w:type="dxa"/>
            <w:vAlign w:val="center"/>
          </w:tcPr>
          <w:p w14:paraId="0770F272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1311B8D0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3353" w:type="dxa"/>
            <w:vAlign w:val="center"/>
          </w:tcPr>
          <w:p w14:paraId="29EBBC49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</w:tbl>
    <w:p w14:paraId="2FC09A13" w14:textId="77777777" w:rsidR="005D3608" w:rsidRPr="00941BD6" w:rsidRDefault="005D3608" w:rsidP="005D3608">
      <w:pPr>
        <w:jc w:val="both"/>
        <w:rPr>
          <w:szCs w:val="24"/>
        </w:rPr>
      </w:pPr>
    </w:p>
    <w:p w14:paraId="0AE38CFE" w14:textId="77777777" w:rsidR="005D3608" w:rsidRPr="00941BD6" w:rsidRDefault="005D3608" w:rsidP="005D3608">
      <w:pPr>
        <w:jc w:val="both"/>
        <w:rPr>
          <w:szCs w:val="24"/>
        </w:rPr>
      </w:pPr>
      <w:r w:rsidRPr="00941BD6">
        <w:rPr>
          <w:szCs w:val="24"/>
        </w:rPr>
        <w:t>* Pildoma, kaip nurodyta sąmatoje, pridėtoje prie dokumento, pagal kurį skirtos lėšos (įsakymo, sutarties).</w:t>
      </w:r>
    </w:p>
    <w:p w14:paraId="56A4A7B1" w14:textId="77777777" w:rsidR="005D3608" w:rsidRPr="00941BD6" w:rsidRDefault="005D3608" w:rsidP="005D3608">
      <w:pPr>
        <w:jc w:val="both"/>
        <w:rPr>
          <w:szCs w:val="24"/>
        </w:rPr>
      </w:pPr>
    </w:p>
    <w:p w14:paraId="05C20CB8" w14:textId="77777777" w:rsidR="005D3608" w:rsidRPr="00941BD6" w:rsidRDefault="005D3608" w:rsidP="005D3608">
      <w:pPr>
        <w:jc w:val="both"/>
        <w:rPr>
          <w:szCs w:val="24"/>
        </w:rPr>
      </w:pPr>
      <w:r w:rsidRPr="00941BD6">
        <w:rPr>
          <w:szCs w:val="24"/>
        </w:rPr>
        <w:t xml:space="preserve">Patvirtiname, kad šioje ataskaitoje nurodytos išlaidų sumos atitinka išlaidas pateisinančius dokumentus ir lėšų panaudojimo ataskaitoje nurodytus duomenis. </w:t>
      </w:r>
    </w:p>
    <w:p w14:paraId="006E930A" w14:textId="77777777" w:rsidR="005D3608" w:rsidRPr="00941BD6" w:rsidRDefault="005D3608" w:rsidP="005D3608">
      <w:pPr>
        <w:jc w:val="both"/>
        <w:rPr>
          <w:sz w:val="16"/>
          <w:szCs w:val="16"/>
        </w:rPr>
      </w:pPr>
    </w:p>
    <w:tbl>
      <w:tblPr>
        <w:tblW w:w="9333" w:type="dxa"/>
        <w:tblInd w:w="108" w:type="dxa"/>
        <w:tblLook w:val="01E0" w:firstRow="1" w:lastRow="1" w:firstColumn="1" w:lastColumn="1" w:noHBand="0" w:noVBand="0"/>
      </w:tblPr>
      <w:tblGrid>
        <w:gridCol w:w="2700"/>
        <w:gridCol w:w="415"/>
        <w:gridCol w:w="1388"/>
        <w:gridCol w:w="326"/>
        <w:gridCol w:w="2401"/>
        <w:gridCol w:w="2103"/>
      </w:tblGrid>
      <w:tr w:rsidR="005D3608" w:rsidRPr="00941BD6" w14:paraId="323157E8" w14:textId="77777777" w:rsidTr="005D3608">
        <w:trPr>
          <w:trHeight w:val="419"/>
        </w:trPr>
        <w:tc>
          <w:tcPr>
            <w:tcW w:w="2700" w:type="dxa"/>
            <w:vAlign w:val="center"/>
          </w:tcPr>
          <w:p w14:paraId="2D0B8FD8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vadovas</w:t>
            </w:r>
          </w:p>
        </w:tc>
        <w:tc>
          <w:tcPr>
            <w:tcW w:w="415" w:type="dxa"/>
            <w:vAlign w:val="center"/>
          </w:tcPr>
          <w:p w14:paraId="2F9A2790" w14:textId="77777777" w:rsidR="005D3608" w:rsidRPr="00941BD6" w:rsidRDefault="005D3608" w:rsidP="005D3608">
            <w:pPr>
              <w:ind w:firstLine="744"/>
              <w:rPr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C9957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5AC36E84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3A043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7E9CD" w14:textId="77777777" w:rsidR="005D3608" w:rsidRPr="00941BD6" w:rsidRDefault="005D3608" w:rsidP="005D3608">
            <w:pPr>
              <w:rPr>
                <w:szCs w:val="24"/>
                <w:u w:val="single"/>
              </w:rPr>
            </w:pPr>
          </w:p>
        </w:tc>
      </w:tr>
      <w:tr w:rsidR="005D3608" w:rsidRPr="00941BD6" w14:paraId="21D7BCFB" w14:textId="77777777" w:rsidTr="005D3608">
        <w:trPr>
          <w:trHeight w:val="328"/>
        </w:trPr>
        <w:tc>
          <w:tcPr>
            <w:tcW w:w="2700" w:type="dxa"/>
          </w:tcPr>
          <w:p w14:paraId="2A0631A1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415" w:type="dxa"/>
          </w:tcPr>
          <w:p w14:paraId="4AAAB8DE" w14:textId="77777777" w:rsidR="005D3608" w:rsidRPr="00941BD6" w:rsidRDefault="005D3608" w:rsidP="005D3608">
            <w:pPr>
              <w:jc w:val="center"/>
              <w:rPr>
                <w:i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2EC27" w14:textId="77777777" w:rsidR="005D3608" w:rsidRPr="00941BD6" w:rsidRDefault="005D3608" w:rsidP="005D3608">
            <w:pPr>
              <w:jc w:val="center"/>
              <w:rPr>
                <w:i/>
              </w:rPr>
            </w:pPr>
            <w:r w:rsidRPr="00941BD6">
              <w:rPr>
                <w:i/>
              </w:rPr>
              <w:t>(parašas)</w:t>
            </w:r>
          </w:p>
        </w:tc>
        <w:tc>
          <w:tcPr>
            <w:tcW w:w="326" w:type="dxa"/>
          </w:tcPr>
          <w:p w14:paraId="43AA3CEE" w14:textId="77777777" w:rsidR="005D3608" w:rsidRPr="00941BD6" w:rsidRDefault="005D3608" w:rsidP="005D3608">
            <w:pPr>
              <w:jc w:val="center"/>
              <w:rPr>
                <w:i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0491B" w14:textId="77777777" w:rsidR="005D3608" w:rsidRPr="00941BD6" w:rsidRDefault="005D3608" w:rsidP="005D3608">
            <w:pPr>
              <w:jc w:val="center"/>
              <w:rPr>
                <w:i/>
              </w:rPr>
            </w:pPr>
            <w:r w:rsidRPr="00941BD6">
              <w:rPr>
                <w:i/>
              </w:rPr>
              <w:t>(vardas ir pavardė)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780F" w14:textId="77777777" w:rsidR="005D3608" w:rsidRPr="00941BD6" w:rsidRDefault="005D3608" w:rsidP="005D3608">
            <w:pPr>
              <w:jc w:val="center"/>
              <w:rPr>
                <w:i/>
              </w:rPr>
            </w:pPr>
            <w:r w:rsidRPr="00941BD6">
              <w:rPr>
                <w:i/>
              </w:rPr>
              <w:t>(telefono Nr.)</w:t>
            </w:r>
          </w:p>
        </w:tc>
      </w:tr>
    </w:tbl>
    <w:p w14:paraId="6C79A161" w14:textId="77777777" w:rsidR="005D3608" w:rsidRPr="00941BD6" w:rsidRDefault="005D3608" w:rsidP="005D3608">
      <w:pPr>
        <w:jc w:val="both"/>
        <w:rPr>
          <w:sz w:val="16"/>
          <w:szCs w:val="16"/>
        </w:rPr>
      </w:pPr>
    </w:p>
    <w:tbl>
      <w:tblPr>
        <w:tblW w:w="9407" w:type="dxa"/>
        <w:tblInd w:w="108" w:type="dxa"/>
        <w:tblLook w:val="01E0" w:firstRow="1" w:lastRow="1" w:firstColumn="1" w:lastColumn="1" w:noHBand="0" w:noVBand="0"/>
      </w:tblPr>
      <w:tblGrid>
        <w:gridCol w:w="2309"/>
        <w:gridCol w:w="280"/>
        <w:gridCol w:w="2201"/>
        <w:gridCol w:w="280"/>
        <w:gridCol w:w="2307"/>
        <w:gridCol w:w="2030"/>
      </w:tblGrid>
      <w:tr w:rsidR="005D3608" w:rsidRPr="00941BD6" w14:paraId="6E09BF12" w14:textId="77777777" w:rsidTr="005D3608">
        <w:trPr>
          <w:trHeight w:val="403"/>
        </w:trPr>
        <w:tc>
          <w:tcPr>
            <w:tcW w:w="2309" w:type="dxa"/>
            <w:vAlign w:val="center"/>
          </w:tcPr>
          <w:p w14:paraId="1130E8EC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finansininkas</w:t>
            </w:r>
          </w:p>
        </w:tc>
        <w:tc>
          <w:tcPr>
            <w:tcW w:w="280" w:type="dxa"/>
            <w:vAlign w:val="center"/>
          </w:tcPr>
          <w:p w14:paraId="1C6461C1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EF8C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80" w:type="dxa"/>
            <w:vAlign w:val="center"/>
          </w:tcPr>
          <w:p w14:paraId="6F209DCE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2E0C5" w14:textId="77777777" w:rsidR="005D3608" w:rsidRPr="00941BD6" w:rsidRDefault="005D3608" w:rsidP="005D3608">
            <w:pPr>
              <w:rPr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5C5FF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304EA642" w14:textId="77777777" w:rsidTr="005D3608">
        <w:trPr>
          <w:trHeight w:val="335"/>
        </w:trPr>
        <w:tc>
          <w:tcPr>
            <w:tcW w:w="2309" w:type="dxa"/>
          </w:tcPr>
          <w:p w14:paraId="06F40410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280" w:type="dxa"/>
          </w:tcPr>
          <w:p w14:paraId="5A4C8A4A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26BA" w14:textId="77777777" w:rsidR="005D3608" w:rsidRPr="00941BD6" w:rsidRDefault="005D3608" w:rsidP="005D3608">
            <w:pPr>
              <w:ind w:firstLine="399"/>
              <w:rPr>
                <w:i/>
              </w:rPr>
            </w:pPr>
            <w:r w:rsidRPr="00941BD6">
              <w:rPr>
                <w:i/>
              </w:rPr>
              <w:t>(parašas)</w:t>
            </w:r>
          </w:p>
        </w:tc>
        <w:tc>
          <w:tcPr>
            <w:tcW w:w="280" w:type="dxa"/>
          </w:tcPr>
          <w:p w14:paraId="61749259" w14:textId="77777777" w:rsidR="005D3608" w:rsidRPr="00941BD6" w:rsidRDefault="005D3608" w:rsidP="005D3608">
            <w:pPr>
              <w:jc w:val="center"/>
              <w:rPr>
                <w:i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F45EF" w14:textId="77777777" w:rsidR="005D3608" w:rsidRPr="00941BD6" w:rsidRDefault="005D3608" w:rsidP="005D3608">
            <w:pPr>
              <w:jc w:val="center"/>
              <w:rPr>
                <w:i/>
              </w:rPr>
            </w:pPr>
            <w:r w:rsidRPr="00941BD6">
              <w:rPr>
                <w:i/>
              </w:rPr>
              <w:t>(vardas ir pavardė)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AC75A" w14:textId="77777777" w:rsidR="005D3608" w:rsidRPr="00941BD6" w:rsidRDefault="005D3608" w:rsidP="005D3608">
            <w:pPr>
              <w:jc w:val="center"/>
              <w:rPr>
                <w:i/>
              </w:rPr>
            </w:pPr>
          </w:p>
        </w:tc>
      </w:tr>
    </w:tbl>
    <w:p w14:paraId="544CEE4B" w14:textId="77777777" w:rsidR="005D3608" w:rsidRPr="00941BD6" w:rsidRDefault="005D3608" w:rsidP="005D3608">
      <w:pPr>
        <w:rPr>
          <w:szCs w:val="20"/>
        </w:rPr>
      </w:pPr>
    </w:p>
    <w:p w14:paraId="265E958E" w14:textId="77777777" w:rsidR="005D3608" w:rsidRPr="00941BD6" w:rsidRDefault="005D3608" w:rsidP="005D3608">
      <w:pPr>
        <w:tabs>
          <w:tab w:val="left" w:pos="4740"/>
        </w:tabs>
        <w:jc w:val="center"/>
        <w:rPr>
          <w:rFonts w:eastAsia="Calibri"/>
          <w:szCs w:val="24"/>
        </w:rPr>
      </w:pPr>
      <w:r w:rsidRPr="00941BD6">
        <w:rPr>
          <w:szCs w:val="24"/>
        </w:rPr>
        <w:t>_______________</w:t>
      </w:r>
    </w:p>
    <w:p w14:paraId="159C280E" w14:textId="77777777" w:rsidR="005D3608" w:rsidRPr="00941BD6" w:rsidRDefault="005D3608" w:rsidP="005D3608">
      <w:pPr>
        <w:suppressAutoHyphens/>
        <w:rPr>
          <w:szCs w:val="24"/>
          <w:lang w:eastAsia="ar-SA"/>
        </w:rPr>
      </w:pPr>
    </w:p>
    <w:p w14:paraId="22B94ECB" w14:textId="6ACE3F77" w:rsidR="000D6C44" w:rsidRDefault="000D6C44">
      <w:pPr>
        <w:spacing w:after="200" w:line="276" w:lineRule="auto"/>
        <w:rPr>
          <w:rFonts w:eastAsia="Calibri"/>
          <w:szCs w:val="24"/>
        </w:rPr>
      </w:pPr>
      <w:r>
        <w:rPr>
          <w:rFonts w:eastAsia="Calibri"/>
          <w:szCs w:val="24"/>
        </w:rPr>
        <w:br w:type="page"/>
      </w:r>
    </w:p>
    <w:p w14:paraId="5C23EDC4" w14:textId="77777777" w:rsidR="000024F8" w:rsidRDefault="005D3608" w:rsidP="000D6C44">
      <w:pPr>
        <w:tabs>
          <w:tab w:val="left" w:pos="4740"/>
        </w:tabs>
        <w:jc w:val="right"/>
        <w:rPr>
          <w:rFonts w:eastAsia="Calibri"/>
          <w:szCs w:val="24"/>
        </w:rPr>
      </w:pPr>
      <w:r w:rsidRPr="00941BD6">
        <w:rPr>
          <w:rFonts w:eastAsia="Calibri"/>
          <w:szCs w:val="24"/>
        </w:rPr>
        <w:lastRenderedPageBreak/>
        <w:t xml:space="preserve">Biudžeto lėšų naudojimo sutarties priedas Nr. 4  </w:t>
      </w:r>
    </w:p>
    <w:p w14:paraId="2908685B" w14:textId="344BD47F" w:rsidR="005D3608" w:rsidRPr="00941BD6" w:rsidRDefault="005D3608" w:rsidP="004D09EF">
      <w:pPr>
        <w:tabs>
          <w:tab w:val="left" w:pos="4740"/>
        </w:tabs>
        <w:ind w:firstLine="5103"/>
        <w:rPr>
          <w:rFonts w:eastAsia="Calibri"/>
          <w:szCs w:val="24"/>
        </w:rPr>
      </w:pPr>
      <w:r w:rsidRPr="00941BD6">
        <w:rPr>
          <w:rFonts w:eastAsia="Calibri"/>
          <w:szCs w:val="24"/>
        </w:rPr>
        <w:t xml:space="preserve"> </w:t>
      </w:r>
    </w:p>
    <w:p w14:paraId="2611548E" w14:textId="3A096DC0" w:rsidR="005D3608" w:rsidRDefault="007171E5" w:rsidP="007171E5">
      <w:pPr>
        <w:suppressAutoHyphens/>
        <w:rPr>
          <w:sz w:val="20"/>
          <w:szCs w:val="20"/>
        </w:rPr>
      </w:pPr>
      <w:r w:rsidRPr="007171E5">
        <w:rPr>
          <w:noProof/>
        </w:rPr>
        <w:drawing>
          <wp:inline distT="0" distB="0" distL="0" distR="0" wp14:anchorId="7799E5A8" wp14:editId="65CF606E">
            <wp:extent cx="6332220" cy="8535670"/>
            <wp:effectExtent l="0" t="0" r="0" b="0"/>
            <wp:docPr id="459827640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53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55B3C" w14:textId="2833A529" w:rsidR="000D6C44" w:rsidRDefault="000D6C44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60F9E46D" w14:textId="5FB33F04" w:rsidR="005D3608" w:rsidRPr="00941BD6" w:rsidRDefault="005D3608" w:rsidP="004D09EF">
      <w:pPr>
        <w:ind w:firstLine="4820"/>
        <w:rPr>
          <w:sz w:val="20"/>
          <w:szCs w:val="20"/>
        </w:rPr>
      </w:pPr>
      <w:r w:rsidRPr="00941BD6">
        <w:rPr>
          <w:szCs w:val="24"/>
        </w:rPr>
        <w:lastRenderedPageBreak/>
        <w:t>Biudžeto lėšų naudojimo sutarties priedas Nr. 5</w:t>
      </w:r>
    </w:p>
    <w:p w14:paraId="42E29B5F" w14:textId="77777777" w:rsidR="00430F5A" w:rsidRPr="00941BD6" w:rsidRDefault="00430F5A" w:rsidP="005D3608">
      <w:pPr>
        <w:rPr>
          <w:szCs w:val="24"/>
        </w:rPr>
      </w:pPr>
    </w:p>
    <w:p w14:paraId="23BF0299" w14:textId="77777777" w:rsidR="001F19B4" w:rsidRDefault="001F19B4" w:rsidP="005D3608">
      <w:pPr>
        <w:jc w:val="center"/>
        <w:rPr>
          <w:b/>
          <w:szCs w:val="24"/>
        </w:rPr>
      </w:pPr>
    </w:p>
    <w:p w14:paraId="0A6F7204" w14:textId="4E581233" w:rsidR="005D3608" w:rsidRPr="00941BD6" w:rsidRDefault="005D3608" w:rsidP="005D3608">
      <w:pPr>
        <w:jc w:val="center"/>
        <w:rPr>
          <w:b/>
          <w:szCs w:val="24"/>
        </w:rPr>
      </w:pPr>
      <w:r w:rsidRPr="00941BD6">
        <w:rPr>
          <w:b/>
          <w:szCs w:val="24"/>
        </w:rPr>
        <w:t>PROJEKTO ..................................................... ĮGYVENDINIMO ATASKAITA</w:t>
      </w:r>
    </w:p>
    <w:p w14:paraId="7075C982" w14:textId="77777777" w:rsidR="005D3608" w:rsidRPr="00941BD6" w:rsidRDefault="005D3608" w:rsidP="005D3608">
      <w:pPr>
        <w:jc w:val="center"/>
        <w:rPr>
          <w:b/>
          <w:szCs w:val="24"/>
        </w:rPr>
      </w:pPr>
      <w:r w:rsidRPr="00941BD6">
        <w:rPr>
          <w:b/>
          <w:szCs w:val="24"/>
        </w:rPr>
        <w:t>PRIEMONĖS KOORDINATORIUI</w:t>
      </w:r>
    </w:p>
    <w:p w14:paraId="001778C8" w14:textId="77777777" w:rsidR="009F2548" w:rsidRDefault="009F2548" w:rsidP="005D3608">
      <w:pPr>
        <w:jc w:val="center"/>
        <w:rPr>
          <w:b/>
          <w:szCs w:val="24"/>
        </w:rPr>
      </w:pPr>
    </w:p>
    <w:p w14:paraId="58F3AB19" w14:textId="77777777" w:rsidR="001F19B4" w:rsidRDefault="001F19B4" w:rsidP="005D3608">
      <w:pPr>
        <w:jc w:val="center"/>
        <w:rPr>
          <w:b/>
          <w:szCs w:val="24"/>
        </w:rPr>
      </w:pPr>
    </w:p>
    <w:p w14:paraId="38072E07" w14:textId="77777777" w:rsidR="001F19B4" w:rsidRPr="00941BD6" w:rsidRDefault="001F19B4" w:rsidP="005D3608">
      <w:pPr>
        <w:jc w:val="center"/>
        <w:rPr>
          <w:b/>
          <w:szCs w:val="24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8938"/>
        <w:gridCol w:w="690"/>
      </w:tblGrid>
      <w:tr w:rsidR="005D3608" w:rsidRPr="00941BD6" w14:paraId="48610012" w14:textId="77777777" w:rsidTr="005D3608">
        <w:tc>
          <w:tcPr>
            <w:tcW w:w="9854" w:type="dxa"/>
            <w:gridSpan w:val="2"/>
          </w:tcPr>
          <w:p w14:paraId="3A28C02B" w14:textId="32D5A242" w:rsidR="009F254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 xml:space="preserve">Projekto vykdytojas </w:t>
            </w:r>
          </w:p>
        </w:tc>
      </w:tr>
      <w:tr w:rsidR="005D3608" w:rsidRPr="00941BD6" w14:paraId="15F90616" w14:textId="77777777" w:rsidTr="005D3608">
        <w:tc>
          <w:tcPr>
            <w:tcW w:w="9854" w:type="dxa"/>
            <w:gridSpan w:val="2"/>
          </w:tcPr>
          <w:p w14:paraId="30B7CB25" w14:textId="48BE79EB" w:rsidR="009F254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pavadinimas</w:t>
            </w:r>
          </w:p>
        </w:tc>
      </w:tr>
      <w:tr w:rsidR="005D3608" w:rsidRPr="00941BD6" w14:paraId="671A7F77" w14:textId="77777777" w:rsidTr="005D3608">
        <w:tc>
          <w:tcPr>
            <w:tcW w:w="9854" w:type="dxa"/>
            <w:gridSpan w:val="2"/>
          </w:tcPr>
          <w:p w14:paraId="0D6B43F3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Biudžeto lėšų naudojimo sutarties data ir numeris</w:t>
            </w:r>
          </w:p>
        </w:tc>
      </w:tr>
      <w:tr w:rsidR="005D3608" w:rsidRPr="00941BD6" w14:paraId="4C20DBC6" w14:textId="77777777" w:rsidTr="005D3608">
        <w:tc>
          <w:tcPr>
            <w:tcW w:w="9854" w:type="dxa"/>
            <w:gridSpan w:val="2"/>
          </w:tcPr>
          <w:p w14:paraId="7E98EF4A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finansuota veiklos sritis (pažymėkite finansuotas veiklos sritis) X</w:t>
            </w:r>
          </w:p>
        </w:tc>
      </w:tr>
      <w:tr w:rsidR="005D3608" w:rsidRPr="00941BD6" w14:paraId="0BE5274E" w14:textId="77777777" w:rsidTr="00AF259E">
        <w:trPr>
          <w:trHeight w:val="314"/>
        </w:trPr>
        <w:tc>
          <w:tcPr>
            <w:tcW w:w="9150" w:type="dxa"/>
          </w:tcPr>
          <w:p w14:paraId="239C185E" w14:textId="77777777" w:rsidR="005D3608" w:rsidRPr="00D128A4" w:rsidRDefault="005D3608" w:rsidP="001F19B4">
            <w:pPr>
              <w:pStyle w:val="Sraopastraipa"/>
              <w:numPr>
                <w:ilvl w:val="0"/>
                <w:numId w:val="7"/>
              </w:numPr>
              <w:tabs>
                <w:tab w:val="left" w:pos="0"/>
                <w:tab w:val="left" w:pos="142"/>
                <w:tab w:val="left" w:pos="2340"/>
              </w:tabs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4">
              <w:rPr>
                <w:rFonts w:ascii="Times New Roman" w:hAnsi="Times New Roman" w:cs="Times New Roman"/>
                <w:sz w:val="24"/>
                <w:szCs w:val="24"/>
              </w:rPr>
              <w:t xml:space="preserve">Jaunimo emocinės sveikatos stiprinimas. </w:t>
            </w:r>
          </w:p>
        </w:tc>
        <w:tc>
          <w:tcPr>
            <w:tcW w:w="704" w:type="dxa"/>
          </w:tcPr>
          <w:p w14:paraId="365F9508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2A2E66F8" w14:textId="77777777" w:rsidTr="005D3608">
        <w:tc>
          <w:tcPr>
            <w:tcW w:w="9150" w:type="dxa"/>
          </w:tcPr>
          <w:p w14:paraId="7121952E" w14:textId="77777777" w:rsidR="005D3608" w:rsidRPr="00D128A4" w:rsidRDefault="005D3608" w:rsidP="005D3608">
            <w:pPr>
              <w:rPr>
                <w:szCs w:val="24"/>
              </w:rPr>
            </w:pPr>
            <w:r w:rsidRPr="00D128A4">
              <w:rPr>
                <w:szCs w:val="24"/>
              </w:rPr>
              <w:t>2. Jaunimo politikos žinomumo didinimas.</w:t>
            </w:r>
          </w:p>
        </w:tc>
        <w:tc>
          <w:tcPr>
            <w:tcW w:w="704" w:type="dxa"/>
          </w:tcPr>
          <w:p w14:paraId="3064E83E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2CEE72D2" w14:textId="77777777" w:rsidTr="005D3608">
        <w:tc>
          <w:tcPr>
            <w:tcW w:w="9150" w:type="dxa"/>
          </w:tcPr>
          <w:p w14:paraId="513106C5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 xml:space="preserve">3. Jaunimo įgalinimas (suteikiant žinių ir patirties) dalyvauti jaunimui aktualių problemų sprendime, jaunų žmonių kompetencijų bei </w:t>
            </w:r>
            <w:r w:rsidRPr="00941BD6">
              <w:rPr>
                <w:rFonts w:eastAsia="Calibri"/>
                <w:szCs w:val="24"/>
              </w:rPr>
              <w:t>jaunimo užimtumo didinime.</w:t>
            </w:r>
          </w:p>
        </w:tc>
        <w:tc>
          <w:tcPr>
            <w:tcW w:w="704" w:type="dxa"/>
          </w:tcPr>
          <w:p w14:paraId="60DD82C4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4CE22235" w14:textId="77777777" w:rsidTr="005D3608">
        <w:tc>
          <w:tcPr>
            <w:tcW w:w="9150" w:type="dxa"/>
          </w:tcPr>
          <w:p w14:paraId="52B79F0E" w14:textId="77777777" w:rsidR="005D3608" w:rsidRPr="00941BD6" w:rsidRDefault="005D3608" w:rsidP="005D3608">
            <w:pPr>
              <w:tabs>
                <w:tab w:val="left" w:pos="0"/>
                <w:tab w:val="left" w:pos="900"/>
                <w:tab w:val="left" w:pos="2340"/>
              </w:tabs>
              <w:jc w:val="both"/>
              <w:rPr>
                <w:szCs w:val="24"/>
              </w:rPr>
            </w:pPr>
            <w:r w:rsidRPr="00941BD6">
              <w:rPr>
                <w:rFonts w:eastAsia="Calibri"/>
                <w:szCs w:val="24"/>
              </w:rPr>
              <w:t xml:space="preserve">4. Jaunimo iniciatyvumo, savanoriškos veiklos </w:t>
            </w:r>
            <w:r w:rsidRPr="00941BD6">
              <w:rPr>
                <w:szCs w:val="24"/>
              </w:rPr>
              <w:t xml:space="preserve">Anykščių mieste ir (ar) rajone </w:t>
            </w:r>
            <w:r w:rsidRPr="00941BD6">
              <w:rPr>
                <w:rFonts w:eastAsia="Calibri"/>
                <w:szCs w:val="24"/>
              </w:rPr>
              <w:t xml:space="preserve">skatinimas. </w:t>
            </w:r>
          </w:p>
        </w:tc>
        <w:tc>
          <w:tcPr>
            <w:tcW w:w="704" w:type="dxa"/>
          </w:tcPr>
          <w:p w14:paraId="695DC1D6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640DF3DB" w14:textId="77777777" w:rsidTr="005D3608">
        <w:tc>
          <w:tcPr>
            <w:tcW w:w="9150" w:type="dxa"/>
          </w:tcPr>
          <w:p w14:paraId="1A472193" w14:textId="77777777" w:rsidR="005D3608" w:rsidRPr="00941BD6" w:rsidRDefault="005D3608" w:rsidP="005D3608">
            <w:pPr>
              <w:tabs>
                <w:tab w:val="left" w:pos="0"/>
                <w:tab w:val="left" w:pos="900"/>
                <w:tab w:val="left" w:pos="2340"/>
              </w:tabs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5. Psichoaktyvių medžiagų vartojimo prevencija</w:t>
            </w:r>
          </w:p>
        </w:tc>
        <w:tc>
          <w:tcPr>
            <w:tcW w:w="704" w:type="dxa"/>
          </w:tcPr>
          <w:p w14:paraId="35DFC178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</w:tbl>
    <w:p w14:paraId="0650FB8B" w14:textId="77777777" w:rsidR="005D3608" w:rsidRDefault="005D3608" w:rsidP="005D3608">
      <w:pPr>
        <w:rPr>
          <w:b/>
          <w:szCs w:val="24"/>
        </w:rPr>
      </w:pPr>
    </w:p>
    <w:p w14:paraId="0A550277" w14:textId="77777777" w:rsidR="001F19B4" w:rsidRPr="00941BD6" w:rsidRDefault="001F19B4" w:rsidP="005D3608">
      <w:pPr>
        <w:rPr>
          <w:b/>
          <w:szCs w:val="24"/>
        </w:rPr>
      </w:pPr>
    </w:p>
    <w:p w14:paraId="6BCEB4F2" w14:textId="77777777" w:rsidR="005D3608" w:rsidRPr="00941BD6" w:rsidRDefault="005D3608" w:rsidP="005D3608">
      <w:pPr>
        <w:pStyle w:val="Sraopastraipa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BD6">
        <w:rPr>
          <w:rFonts w:ascii="Times New Roman" w:eastAsia="Times New Roman" w:hAnsi="Times New Roman" w:cs="Times New Roman"/>
          <w:b/>
          <w:sz w:val="24"/>
          <w:szCs w:val="24"/>
        </w:rPr>
        <w:t>PROJEKTO ĮGYVENDINIMO SANTRAUKA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5361"/>
      </w:tblGrid>
      <w:tr w:rsidR="005D3608" w:rsidRPr="00941BD6" w14:paraId="3EA871C8" w14:textId="77777777" w:rsidTr="005D3608">
        <w:tc>
          <w:tcPr>
            <w:tcW w:w="4361" w:type="dxa"/>
          </w:tcPr>
          <w:p w14:paraId="7400A39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Projekto tikslas ir uždaviniai (iš paraiškos)</w:t>
            </w:r>
          </w:p>
        </w:tc>
        <w:tc>
          <w:tcPr>
            <w:tcW w:w="5528" w:type="dxa"/>
          </w:tcPr>
          <w:p w14:paraId="5791E067" w14:textId="77777777" w:rsidR="005D3608" w:rsidRPr="00941BD6" w:rsidRDefault="005D3608" w:rsidP="005D3608">
            <w:pPr>
              <w:rPr>
                <w:bCs/>
                <w:sz w:val="20"/>
                <w:szCs w:val="20"/>
                <w:lang w:eastAsia="lt-LT"/>
              </w:rPr>
            </w:pPr>
          </w:p>
          <w:p w14:paraId="125AC0F0" w14:textId="77777777" w:rsidR="00AF259E" w:rsidRPr="00941BD6" w:rsidRDefault="00AF259E" w:rsidP="005D3608">
            <w:pPr>
              <w:rPr>
                <w:bCs/>
                <w:sz w:val="20"/>
                <w:szCs w:val="20"/>
                <w:lang w:eastAsia="lt-LT"/>
              </w:rPr>
            </w:pPr>
          </w:p>
        </w:tc>
      </w:tr>
      <w:tr w:rsidR="005D3608" w:rsidRPr="00941BD6" w14:paraId="1AADB58B" w14:textId="77777777" w:rsidTr="005D3608">
        <w:tc>
          <w:tcPr>
            <w:tcW w:w="4361" w:type="dxa"/>
          </w:tcPr>
          <w:p w14:paraId="5F21E124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Trumpas įgyvendinto projekto veiklos aprašymas</w:t>
            </w:r>
          </w:p>
        </w:tc>
        <w:tc>
          <w:tcPr>
            <w:tcW w:w="5528" w:type="dxa"/>
          </w:tcPr>
          <w:p w14:paraId="31C719F7" w14:textId="77777777" w:rsidR="005D3608" w:rsidRPr="00941BD6" w:rsidRDefault="005D3608" w:rsidP="005D3608">
            <w:pPr>
              <w:rPr>
                <w:bCs/>
                <w:sz w:val="20"/>
                <w:szCs w:val="20"/>
                <w:lang w:eastAsia="lt-LT"/>
              </w:rPr>
            </w:pPr>
          </w:p>
          <w:p w14:paraId="11C0112D" w14:textId="77777777" w:rsidR="005D3608" w:rsidRDefault="005D3608" w:rsidP="005D3608">
            <w:pPr>
              <w:rPr>
                <w:bCs/>
                <w:sz w:val="20"/>
                <w:szCs w:val="20"/>
                <w:lang w:eastAsia="lt-LT"/>
              </w:rPr>
            </w:pPr>
          </w:p>
          <w:p w14:paraId="3E3BE42F" w14:textId="77777777" w:rsidR="00AF259E" w:rsidRPr="00941BD6" w:rsidRDefault="00AF259E" w:rsidP="005D3608">
            <w:pPr>
              <w:rPr>
                <w:bCs/>
                <w:sz w:val="20"/>
                <w:szCs w:val="20"/>
                <w:lang w:eastAsia="lt-LT"/>
              </w:rPr>
            </w:pPr>
          </w:p>
        </w:tc>
      </w:tr>
    </w:tbl>
    <w:p w14:paraId="151A6081" w14:textId="77777777" w:rsidR="005D3608" w:rsidRDefault="005D3608" w:rsidP="005D3608">
      <w:pPr>
        <w:rPr>
          <w:bCs/>
          <w:szCs w:val="24"/>
        </w:rPr>
      </w:pPr>
    </w:p>
    <w:p w14:paraId="5B65A2E4" w14:textId="77777777" w:rsidR="001F19B4" w:rsidRPr="00941BD6" w:rsidRDefault="001F19B4" w:rsidP="005D3608">
      <w:pPr>
        <w:rPr>
          <w:bCs/>
          <w:szCs w:val="24"/>
        </w:rPr>
      </w:pPr>
    </w:p>
    <w:p w14:paraId="2FF4E186" w14:textId="77777777" w:rsidR="005D3608" w:rsidRPr="00941BD6" w:rsidRDefault="005D3608" w:rsidP="005D3608">
      <w:pPr>
        <w:pStyle w:val="Sraopastraipa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BD6">
        <w:rPr>
          <w:rFonts w:ascii="Times New Roman" w:eastAsia="Times New Roman" w:hAnsi="Times New Roman" w:cs="Times New Roman"/>
          <w:b/>
          <w:sz w:val="24"/>
          <w:szCs w:val="24"/>
        </w:rPr>
        <w:t>PROJEKTO VEIKLŲ ĮGYVENDINIMAS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1132"/>
        <w:gridCol w:w="1818"/>
        <w:gridCol w:w="2088"/>
      </w:tblGrid>
      <w:tr w:rsidR="005D3608" w:rsidRPr="00941BD6" w14:paraId="637F2910" w14:textId="77777777" w:rsidTr="005D3608">
        <w:tc>
          <w:tcPr>
            <w:tcW w:w="4786" w:type="dxa"/>
          </w:tcPr>
          <w:p w14:paraId="607C8F0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Renginiai / veiklos (</w:t>
            </w:r>
            <w:r w:rsidRPr="00941BD6">
              <w:rPr>
                <w:bCs/>
                <w:i/>
                <w:iCs/>
                <w:szCs w:val="24"/>
                <w:lang w:eastAsia="lt-LT"/>
              </w:rPr>
              <w:t>iš paraiškos veiklų  plano , paraiškos 13 lentelė )</w:t>
            </w:r>
          </w:p>
        </w:tc>
        <w:tc>
          <w:tcPr>
            <w:tcW w:w="1134" w:type="dxa"/>
          </w:tcPr>
          <w:p w14:paraId="25889022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Renginių / veiklų skaičius</w:t>
            </w:r>
          </w:p>
        </w:tc>
        <w:tc>
          <w:tcPr>
            <w:tcW w:w="1843" w:type="dxa"/>
          </w:tcPr>
          <w:p w14:paraId="030E3ADA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Bendras dalyvavusių asmenų skaičius</w:t>
            </w:r>
          </w:p>
        </w:tc>
        <w:tc>
          <w:tcPr>
            <w:tcW w:w="2126" w:type="dxa"/>
          </w:tcPr>
          <w:p w14:paraId="53F47025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Dalyvavusių jaunų žmonių (14–29 m.) skaičius</w:t>
            </w:r>
          </w:p>
        </w:tc>
      </w:tr>
      <w:tr w:rsidR="005D3608" w:rsidRPr="00941BD6" w14:paraId="28EACE3F" w14:textId="77777777" w:rsidTr="005D3608">
        <w:tc>
          <w:tcPr>
            <w:tcW w:w="4786" w:type="dxa"/>
          </w:tcPr>
          <w:p w14:paraId="205731B1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34" w:type="dxa"/>
          </w:tcPr>
          <w:p w14:paraId="4C1A15D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1FC497F9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5406EE24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55405D04" w14:textId="77777777" w:rsidTr="005D3608">
        <w:tc>
          <w:tcPr>
            <w:tcW w:w="4786" w:type="dxa"/>
          </w:tcPr>
          <w:p w14:paraId="52F70154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34" w:type="dxa"/>
          </w:tcPr>
          <w:p w14:paraId="68FAE76D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7C8D40B9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51F8EA4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615C5734" w14:textId="77777777" w:rsidTr="005D3608">
        <w:tc>
          <w:tcPr>
            <w:tcW w:w="4786" w:type="dxa"/>
          </w:tcPr>
          <w:p w14:paraId="213D374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34" w:type="dxa"/>
          </w:tcPr>
          <w:p w14:paraId="447E4395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3AF38C1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2C52037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9F2548" w:rsidRPr="00941BD6" w14:paraId="64C3C971" w14:textId="77777777" w:rsidTr="005D3608">
        <w:tc>
          <w:tcPr>
            <w:tcW w:w="4786" w:type="dxa"/>
          </w:tcPr>
          <w:p w14:paraId="2E8A57B5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34" w:type="dxa"/>
          </w:tcPr>
          <w:p w14:paraId="0C53913A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7CF702B5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2B2FD324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9F2548" w:rsidRPr="00941BD6" w14:paraId="7C7F1330" w14:textId="77777777" w:rsidTr="005D3608">
        <w:tc>
          <w:tcPr>
            <w:tcW w:w="4786" w:type="dxa"/>
          </w:tcPr>
          <w:p w14:paraId="4613EB30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34" w:type="dxa"/>
          </w:tcPr>
          <w:p w14:paraId="053262F0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790A4423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19E4E056" w14:textId="77777777" w:rsidR="009F2548" w:rsidRPr="00941BD6" w:rsidRDefault="009F254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43896E34" w14:textId="77777777" w:rsidTr="005D3608">
        <w:tc>
          <w:tcPr>
            <w:tcW w:w="4786" w:type="dxa"/>
          </w:tcPr>
          <w:p w14:paraId="3210115F" w14:textId="77777777" w:rsidR="005D3608" w:rsidRPr="00941BD6" w:rsidRDefault="005D3608" w:rsidP="005D3608">
            <w:pPr>
              <w:jc w:val="right"/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Iš viso:</w:t>
            </w:r>
          </w:p>
        </w:tc>
        <w:tc>
          <w:tcPr>
            <w:tcW w:w="1134" w:type="dxa"/>
          </w:tcPr>
          <w:p w14:paraId="2D7749F2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545C99FC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7F8C46EA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</w:tbl>
    <w:p w14:paraId="0A5589A6" w14:textId="77777777" w:rsidR="005D3608" w:rsidRDefault="005D3608" w:rsidP="005D3608">
      <w:pPr>
        <w:rPr>
          <w:bCs/>
          <w:szCs w:val="24"/>
        </w:rPr>
      </w:pPr>
    </w:p>
    <w:p w14:paraId="1EA39E85" w14:textId="77777777" w:rsidR="001F19B4" w:rsidRPr="00941BD6" w:rsidRDefault="001F19B4" w:rsidP="005D3608">
      <w:pPr>
        <w:rPr>
          <w:bCs/>
          <w:szCs w:val="24"/>
        </w:rPr>
      </w:pPr>
    </w:p>
    <w:p w14:paraId="0E8E6718" w14:textId="77777777" w:rsidR="005D3608" w:rsidRPr="00941BD6" w:rsidRDefault="005D3608" w:rsidP="005D3608">
      <w:pPr>
        <w:pStyle w:val="Sraopastraipa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BD6">
        <w:rPr>
          <w:rFonts w:ascii="Times New Roman" w:eastAsia="Times New Roman" w:hAnsi="Times New Roman" w:cs="Times New Roman"/>
          <w:b/>
          <w:sz w:val="24"/>
          <w:szCs w:val="24"/>
        </w:rPr>
        <w:t>PROJEKTO DALYVIAI*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9"/>
        <w:gridCol w:w="1232"/>
        <w:gridCol w:w="1164"/>
        <w:gridCol w:w="1163"/>
      </w:tblGrid>
      <w:tr w:rsidR="005D3608" w:rsidRPr="00941BD6" w14:paraId="0492F14C" w14:textId="77777777" w:rsidTr="005D3608">
        <w:tc>
          <w:tcPr>
            <w:tcW w:w="6295" w:type="dxa"/>
          </w:tcPr>
          <w:p w14:paraId="0815C9A1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260" w:type="dxa"/>
          </w:tcPr>
          <w:p w14:paraId="46E4EB0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/>
                <w:szCs w:val="24"/>
                <w:lang w:eastAsia="lt-LT"/>
              </w:rPr>
              <w:t>Iš viso</w:t>
            </w:r>
          </w:p>
        </w:tc>
        <w:tc>
          <w:tcPr>
            <w:tcW w:w="1170" w:type="dxa"/>
          </w:tcPr>
          <w:p w14:paraId="57190E3C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Vaikinai </w:t>
            </w:r>
          </w:p>
        </w:tc>
        <w:tc>
          <w:tcPr>
            <w:tcW w:w="1164" w:type="dxa"/>
          </w:tcPr>
          <w:p w14:paraId="7743F174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Merginos </w:t>
            </w:r>
          </w:p>
        </w:tc>
      </w:tr>
      <w:tr w:rsidR="005D3608" w:rsidRPr="00941BD6" w14:paraId="67FBCC68" w14:textId="77777777" w:rsidTr="005D3608">
        <w:tc>
          <w:tcPr>
            <w:tcW w:w="6295" w:type="dxa"/>
          </w:tcPr>
          <w:p w14:paraId="143F915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Bendras projekto dalyvių skaičius</w:t>
            </w:r>
          </w:p>
        </w:tc>
        <w:tc>
          <w:tcPr>
            <w:tcW w:w="1260" w:type="dxa"/>
          </w:tcPr>
          <w:p w14:paraId="65B811F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70" w:type="dxa"/>
          </w:tcPr>
          <w:p w14:paraId="6197377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64" w:type="dxa"/>
          </w:tcPr>
          <w:p w14:paraId="01384D58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5209A389" w14:textId="77777777" w:rsidTr="005D3608">
        <w:tc>
          <w:tcPr>
            <w:tcW w:w="6295" w:type="dxa"/>
          </w:tcPr>
          <w:p w14:paraId="41DDAEC3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14–18 metų dalyvių skaičius</w:t>
            </w:r>
          </w:p>
        </w:tc>
        <w:tc>
          <w:tcPr>
            <w:tcW w:w="1260" w:type="dxa"/>
          </w:tcPr>
          <w:p w14:paraId="7086533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70" w:type="dxa"/>
          </w:tcPr>
          <w:p w14:paraId="6C345AA5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64" w:type="dxa"/>
          </w:tcPr>
          <w:p w14:paraId="2F866627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04F4DE6A" w14:textId="77777777" w:rsidTr="005D3608">
        <w:tc>
          <w:tcPr>
            <w:tcW w:w="6295" w:type="dxa"/>
          </w:tcPr>
          <w:p w14:paraId="56D38F8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19–23 metų dalyvių skaičius</w:t>
            </w:r>
          </w:p>
        </w:tc>
        <w:tc>
          <w:tcPr>
            <w:tcW w:w="1260" w:type="dxa"/>
          </w:tcPr>
          <w:p w14:paraId="0D3699FF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70" w:type="dxa"/>
          </w:tcPr>
          <w:p w14:paraId="02BE7E98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64" w:type="dxa"/>
          </w:tcPr>
          <w:p w14:paraId="610B2E1C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75BF309B" w14:textId="77777777" w:rsidTr="005D3608">
        <w:tc>
          <w:tcPr>
            <w:tcW w:w="6295" w:type="dxa"/>
          </w:tcPr>
          <w:p w14:paraId="410544C0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24–29 metų dalyvių skaičius</w:t>
            </w:r>
          </w:p>
        </w:tc>
        <w:tc>
          <w:tcPr>
            <w:tcW w:w="1260" w:type="dxa"/>
          </w:tcPr>
          <w:p w14:paraId="022B5517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70" w:type="dxa"/>
          </w:tcPr>
          <w:p w14:paraId="536C16F1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64" w:type="dxa"/>
          </w:tcPr>
          <w:p w14:paraId="74B8EF3F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76221631" w14:textId="77777777" w:rsidTr="005D3608">
        <w:tc>
          <w:tcPr>
            <w:tcW w:w="6295" w:type="dxa"/>
          </w:tcPr>
          <w:p w14:paraId="42B899BA" w14:textId="77777777" w:rsidR="005D3608" w:rsidRPr="00941BD6" w:rsidRDefault="005D3608" w:rsidP="005D3608">
            <w:pPr>
              <w:jc w:val="both"/>
              <w:rPr>
                <w:bCs/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Į vykdomas projekto veiklas įtrauktų mažiau galimybių turinčių jaunų žmonių (14–29 m.) skaičius</w:t>
            </w:r>
          </w:p>
        </w:tc>
        <w:tc>
          <w:tcPr>
            <w:tcW w:w="1260" w:type="dxa"/>
          </w:tcPr>
          <w:p w14:paraId="3EEE524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70" w:type="dxa"/>
          </w:tcPr>
          <w:p w14:paraId="57D85D17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1164" w:type="dxa"/>
          </w:tcPr>
          <w:p w14:paraId="227824A2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</w:tbl>
    <w:p w14:paraId="14BA509C" w14:textId="77777777" w:rsidR="005D3608" w:rsidRPr="00941BD6" w:rsidRDefault="005D3608" w:rsidP="005D3608">
      <w:pPr>
        <w:jc w:val="both"/>
        <w:rPr>
          <w:bCs/>
          <w:i/>
          <w:iCs/>
          <w:sz w:val="20"/>
          <w:szCs w:val="20"/>
        </w:rPr>
      </w:pPr>
      <w:r w:rsidRPr="00941BD6">
        <w:rPr>
          <w:bCs/>
          <w:szCs w:val="24"/>
        </w:rPr>
        <w:t>*</w:t>
      </w:r>
      <w:r w:rsidRPr="00941BD6">
        <w:rPr>
          <w:bCs/>
          <w:i/>
          <w:iCs/>
          <w:szCs w:val="24"/>
        </w:rPr>
        <w:t>N</w:t>
      </w:r>
      <w:r w:rsidRPr="00941BD6">
        <w:rPr>
          <w:bCs/>
          <w:i/>
          <w:iCs/>
          <w:sz w:val="20"/>
          <w:szCs w:val="20"/>
        </w:rPr>
        <w:t>urodant dalyvių skaičių, atkreipkite dėmesį, kad tas pats dalyvis galėjo dalyvauti keliuose renginiuose, todėl nesuskaičiuokite to paties dalyvio kelis kartus.</w:t>
      </w:r>
    </w:p>
    <w:p w14:paraId="48373891" w14:textId="77777777" w:rsidR="00AF259E" w:rsidRDefault="00AF259E" w:rsidP="00430F5A">
      <w:pPr>
        <w:rPr>
          <w:szCs w:val="24"/>
        </w:rPr>
      </w:pPr>
    </w:p>
    <w:p w14:paraId="40A48CE9" w14:textId="00D2891C" w:rsidR="005D3608" w:rsidRPr="00941BD6" w:rsidRDefault="005D3608" w:rsidP="00712A06">
      <w:pPr>
        <w:pStyle w:val="Sraopastraipa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BD6">
        <w:rPr>
          <w:rFonts w:ascii="Times New Roman" w:eastAsia="Times New Roman" w:hAnsi="Times New Roman" w:cs="Times New Roman"/>
          <w:b/>
          <w:sz w:val="24"/>
          <w:szCs w:val="24"/>
        </w:rPr>
        <w:t>PROJEKTO FINANSAVIMO PRIORITETŲ ĮGYVENDINIMAS*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4406"/>
        <w:gridCol w:w="1368"/>
        <w:gridCol w:w="3298"/>
      </w:tblGrid>
      <w:tr w:rsidR="005D3608" w:rsidRPr="00941BD6" w14:paraId="2613BE89" w14:textId="77777777" w:rsidTr="005D3608">
        <w:tc>
          <w:tcPr>
            <w:tcW w:w="556" w:type="dxa"/>
          </w:tcPr>
          <w:p w14:paraId="03BEAA27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lastRenderedPageBreak/>
              <w:t>Eil. Nr.</w:t>
            </w:r>
          </w:p>
        </w:tc>
        <w:tc>
          <w:tcPr>
            <w:tcW w:w="4561" w:type="dxa"/>
          </w:tcPr>
          <w:p w14:paraId="44925609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Prioritetai, nurodyti paraiškos 3 lentelėje</w:t>
            </w:r>
            <w:r w:rsidRPr="00941BD6">
              <w:rPr>
                <w:i/>
                <w:szCs w:val="24"/>
              </w:rPr>
              <w:t xml:space="preserve"> (Aprašo 10 punkto 10.1–10.3. papunkčiai)</w:t>
            </w:r>
          </w:p>
        </w:tc>
        <w:tc>
          <w:tcPr>
            <w:tcW w:w="1370" w:type="dxa"/>
          </w:tcPr>
          <w:p w14:paraId="3CFB7621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Pažymėkite tinkamą (X)</w:t>
            </w:r>
          </w:p>
        </w:tc>
        <w:tc>
          <w:tcPr>
            <w:tcW w:w="3402" w:type="dxa"/>
          </w:tcPr>
          <w:p w14:paraId="15EFA82F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 xml:space="preserve">Pagrindimas </w:t>
            </w:r>
          </w:p>
        </w:tc>
      </w:tr>
      <w:tr w:rsidR="005D3608" w:rsidRPr="00941BD6" w14:paraId="21925A8E" w14:textId="77777777" w:rsidTr="005D3608">
        <w:tc>
          <w:tcPr>
            <w:tcW w:w="556" w:type="dxa"/>
          </w:tcPr>
          <w:p w14:paraId="5E814EBB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1.</w:t>
            </w:r>
          </w:p>
        </w:tc>
        <w:tc>
          <w:tcPr>
            <w:tcW w:w="4561" w:type="dxa"/>
          </w:tcPr>
          <w:p w14:paraId="21B64848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Projekto veiklos įgyvendintos Anykščių rajono kaimiškose seniūnijose</w:t>
            </w:r>
          </w:p>
        </w:tc>
        <w:tc>
          <w:tcPr>
            <w:tcW w:w="1370" w:type="dxa"/>
          </w:tcPr>
          <w:p w14:paraId="68FFBEA8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14:paraId="36421E54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0C795E17" w14:textId="77777777" w:rsidTr="005D3608">
        <w:tc>
          <w:tcPr>
            <w:tcW w:w="556" w:type="dxa"/>
          </w:tcPr>
          <w:p w14:paraId="06A8AB7E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2.</w:t>
            </w:r>
          </w:p>
        </w:tc>
        <w:tc>
          <w:tcPr>
            <w:tcW w:w="4561" w:type="dxa"/>
          </w:tcPr>
          <w:p w14:paraId="0FC7B334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Į projekto veiklas įtraukta ne mažiau kaip 10 mažiau galimybių turinčių jaunų žmonių</w:t>
            </w:r>
          </w:p>
        </w:tc>
        <w:tc>
          <w:tcPr>
            <w:tcW w:w="1370" w:type="dxa"/>
          </w:tcPr>
          <w:p w14:paraId="7B328EBB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14:paraId="5D9A88A7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384AD269" w14:textId="77777777" w:rsidTr="005D3608">
        <w:tc>
          <w:tcPr>
            <w:tcW w:w="556" w:type="dxa"/>
          </w:tcPr>
          <w:p w14:paraId="271B4FA8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3.</w:t>
            </w:r>
          </w:p>
        </w:tc>
        <w:tc>
          <w:tcPr>
            <w:tcW w:w="4561" w:type="dxa"/>
          </w:tcPr>
          <w:p w14:paraId="5DCB9574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Projekto įgyvendinimui buvo gautas finansavimas ir iš kitų šaltinių</w:t>
            </w:r>
          </w:p>
        </w:tc>
        <w:tc>
          <w:tcPr>
            <w:tcW w:w="1370" w:type="dxa"/>
          </w:tcPr>
          <w:p w14:paraId="66317089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14:paraId="11B7191B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</w:tbl>
    <w:p w14:paraId="2976E96D" w14:textId="77777777" w:rsidR="005D3608" w:rsidRPr="00941BD6" w:rsidRDefault="005D3608" w:rsidP="005D3608">
      <w:pPr>
        <w:jc w:val="both"/>
        <w:rPr>
          <w:i/>
          <w:color w:val="00B050"/>
          <w:sz w:val="20"/>
          <w:szCs w:val="20"/>
        </w:rPr>
      </w:pPr>
      <w:r w:rsidRPr="00941BD6">
        <w:rPr>
          <w:i/>
          <w:szCs w:val="24"/>
        </w:rPr>
        <w:t>*</w:t>
      </w:r>
      <w:r w:rsidRPr="00941BD6">
        <w:rPr>
          <w:i/>
          <w:sz w:val="20"/>
          <w:szCs w:val="20"/>
        </w:rPr>
        <w:t>Lentelę pildyti, jei paraiškoje buvo užpildyta 3 lentelė</w:t>
      </w:r>
    </w:p>
    <w:p w14:paraId="51E5C7EC" w14:textId="77777777" w:rsidR="005D3608" w:rsidRDefault="005D3608" w:rsidP="005D3608">
      <w:pPr>
        <w:rPr>
          <w:szCs w:val="24"/>
        </w:rPr>
      </w:pPr>
    </w:p>
    <w:p w14:paraId="0D55E266" w14:textId="77777777" w:rsidR="001F19B4" w:rsidRPr="00941BD6" w:rsidRDefault="001F19B4" w:rsidP="005D3608">
      <w:pPr>
        <w:rPr>
          <w:szCs w:val="24"/>
        </w:rPr>
      </w:pPr>
    </w:p>
    <w:p w14:paraId="773393F4" w14:textId="77777777" w:rsidR="005D3608" w:rsidRPr="00941BD6" w:rsidRDefault="005D3608" w:rsidP="00712A06">
      <w:pPr>
        <w:ind w:firstLine="426"/>
        <w:rPr>
          <w:b/>
          <w:bCs/>
          <w:szCs w:val="24"/>
        </w:rPr>
      </w:pPr>
      <w:r w:rsidRPr="00941BD6">
        <w:rPr>
          <w:b/>
          <w:bCs/>
          <w:szCs w:val="24"/>
        </w:rPr>
        <w:t>5. PROJEKTO REZULTATAI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3666"/>
        <w:gridCol w:w="1860"/>
      </w:tblGrid>
      <w:tr w:rsidR="005D3608" w:rsidRPr="00941BD6" w14:paraId="6D1B0F18" w14:textId="77777777" w:rsidTr="005D3608">
        <w:tc>
          <w:tcPr>
            <w:tcW w:w="4225" w:type="dxa"/>
          </w:tcPr>
          <w:p w14:paraId="10BFF51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Projekto įgyvendinimo metu pasiekti rezultatai</w:t>
            </w:r>
          </w:p>
        </w:tc>
        <w:tc>
          <w:tcPr>
            <w:tcW w:w="3780" w:type="dxa"/>
          </w:tcPr>
          <w:p w14:paraId="2F299014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Kokybiniai (kas pasikeitė)</w:t>
            </w:r>
          </w:p>
        </w:tc>
        <w:tc>
          <w:tcPr>
            <w:tcW w:w="1884" w:type="dxa"/>
          </w:tcPr>
          <w:p w14:paraId="68890F41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Kiekybiniai (nurodyti konkrečius skaičius)</w:t>
            </w:r>
          </w:p>
        </w:tc>
      </w:tr>
      <w:tr w:rsidR="005D3608" w:rsidRPr="00941BD6" w14:paraId="1810AC48" w14:textId="77777777" w:rsidTr="005D3608">
        <w:tc>
          <w:tcPr>
            <w:tcW w:w="4225" w:type="dxa"/>
          </w:tcPr>
          <w:p w14:paraId="421F0DC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3780" w:type="dxa"/>
          </w:tcPr>
          <w:p w14:paraId="3C610B2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884" w:type="dxa"/>
          </w:tcPr>
          <w:p w14:paraId="71F67C6F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74FE2F1E" w14:textId="77777777" w:rsidTr="005D3608">
        <w:tc>
          <w:tcPr>
            <w:tcW w:w="4225" w:type="dxa"/>
          </w:tcPr>
          <w:p w14:paraId="52AE06A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3780" w:type="dxa"/>
          </w:tcPr>
          <w:p w14:paraId="7942B704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884" w:type="dxa"/>
          </w:tcPr>
          <w:p w14:paraId="0F74200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9F2548" w:rsidRPr="00941BD6" w14:paraId="7D13D976" w14:textId="77777777" w:rsidTr="005D3608">
        <w:tc>
          <w:tcPr>
            <w:tcW w:w="4225" w:type="dxa"/>
          </w:tcPr>
          <w:p w14:paraId="56628C08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3780" w:type="dxa"/>
          </w:tcPr>
          <w:p w14:paraId="1DA2EBBF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884" w:type="dxa"/>
          </w:tcPr>
          <w:p w14:paraId="0E3AB3E4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</w:tr>
      <w:tr w:rsidR="009F2548" w:rsidRPr="00941BD6" w14:paraId="4852D8F2" w14:textId="77777777" w:rsidTr="005D3608">
        <w:tc>
          <w:tcPr>
            <w:tcW w:w="4225" w:type="dxa"/>
          </w:tcPr>
          <w:p w14:paraId="7D8A8770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3780" w:type="dxa"/>
          </w:tcPr>
          <w:p w14:paraId="467AD264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884" w:type="dxa"/>
          </w:tcPr>
          <w:p w14:paraId="70E62629" w14:textId="77777777" w:rsidR="009F2548" w:rsidRPr="00941BD6" w:rsidRDefault="009F254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50CED9BC" w14:textId="77777777" w:rsidTr="005D3608">
        <w:tc>
          <w:tcPr>
            <w:tcW w:w="4225" w:type="dxa"/>
          </w:tcPr>
          <w:p w14:paraId="2D59A50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3780" w:type="dxa"/>
          </w:tcPr>
          <w:p w14:paraId="631D446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884" w:type="dxa"/>
          </w:tcPr>
          <w:p w14:paraId="74D6001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517DD18D" w14:textId="77777777" w:rsidTr="005D3608">
        <w:tc>
          <w:tcPr>
            <w:tcW w:w="4225" w:type="dxa"/>
          </w:tcPr>
          <w:p w14:paraId="1EF0A599" w14:textId="3DE76D82" w:rsidR="009F254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Neatliktos projekto veiklos, priežastys</w:t>
            </w:r>
          </w:p>
        </w:tc>
        <w:tc>
          <w:tcPr>
            <w:tcW w:w="5664" w:type="dxa"/>
            <w:gridSpan w:val="2"/>
          </w:tcPr>
          <w:p w14:paraId="110D979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</w:tbl>
    <w:p w14:paraId="62DCE98F" w14:textId="77777777" w:rsidR="005D3608" w:rsidRDefault="005D3608" w:rsidP="005D3608">
      <w:pPr>
        <w:rPr>
          <w:sz w:val="20"/>
          <w:szCs w:val="20"/>
        </w:rPr>
      </w:pPr>
    </w:p>
    <w:p w14:paraId="1C52162E" w14:textId="77777777" w:rsidR="001F19B4" w:rsidRPr="00941BD6" w:rsidRDefault="001F19B4" w:rsidP="005D3608">
      <w:pPr>
        <w:rPr>
          <w:sz w:val="20"/>
          <w:szCs w:val="20"/>
        </w:rPr>
      </w:pPr>
    </w:p>
    <w:p w14:paraId="4FF8FCE6" w14:textId="77777777" w:rsidR="005D3608" w:rsidRPr="00941BD6" w:rsidRDefault="005D3608" w:rsidP="00712A06">
      <w:pPr>
        <w:ind w:firstLine="426"/>
        <w:rPr>
          <w:b/>
          <w:bCs/>
          <w:szCs w:val="24"/>
        </w:rPr>
      </w:pPr>
      <w:r w:rsidRPr="00941BD6">
        <w:rPr>
          <w:b/>
          <w:bCs/>
          <w:szCs w:val="24"/>
        </w:rPr>
        <w:t>6. PROJEKTO VIEŠINIMAS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3"/>
        <w:gridCol w:w="5515"/>
      </w:tblGrid>
      <w:tr w:rsidR="005D3608" w:rsidRPr="00941BD6" w14:paraId="469D0724" w14:textId="77777777" w:rsidTr="005D3608">
        <w:tc>
          <w:tcPr>
            <w:tcW w:w="4219" w:type="dxa"/>
          </w:tcPr>
          <w:p w14:paraId="1E0AD741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Informavimo ir viešinimo priemonė </w:t>
            </w:r>
          </w:p>
        </w:tc>
        <w:tc>
          <w:tcPr>
            <w:tcW w:w="5670" w:type="dxa"/>
          </w:tcPr>
          <w:p w14:paraId="20F087F8" w14:textId="09B9C4C9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Įgyvendinimas (nuorodos į internetinį puslapį, straipsniai, nuotraukos ir kt.)</w:t>
            </w:r>
          </w:p>
        </w:tc>
      </w:tr>
      <w:tr w:rsidR="005D3608" w:rsidRPr="00941BD6" w14:paraId="16E5A92F" w14:textId="77777777" w:rsidTr="005D3608">
        <w:tc>
          <w:tcPr>
            <w:tcW w:w="4219" w:type="dxa"/>
          </w:tcPr>
          <w:p w14:paraId="1127C5F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670" w:type="dxa"/>
          </w:tcPr>
          <w:p w14:paraId="3DE1B4E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63089D85" w14:textId="77777777" w:rsidTr="005D3608">
        <w:tc>
          <w:tcPr>
            <w:tcW w:w="4219" w:type="dxa"/>
          </w:tcPr>
          <w:p w14:paraId="03982A7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670" w:type="dxa"/>
          </w:tcPr>
          <w:p w14:paraId="7FA11DF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</w:tbl>
    <w:p w14:paraId="5C8FE815" w14:textId="77777777" w:rsidR="005D3608" w:rsidRDefault="005D3608" w:rsidP="005D3608">
      <w:pPr>
        <w:rPr>
          <w:b/>
          <w:bCs/>
          <w:szCs w:val="24"/>
        </w:rPr>
      </w:pPr>
    </w:p>
    <w:p w14:paraId="1E28166F" w14:textId="77777777" w:rsidR="001F19B4" w:rsidRPr="00941BD6" w:rsidRDefault="001F19B4" w:rsidP="005D3608">
      <w:pPr>
        <w:rPr>
          <w:b/>
          <w:bCs/>
          <w:szCs w:val="24"/>
        </w:rPr>
      </w:pPr>
    </w:p>
    <w:p w14:paraId="17C755A2" w14:textId="77777777" w:rsidR="005D3608" w:rsidRPr="00941BD6" w:rsidRDefault="005D3608" w:rsidP="00712A06">
      <w:pPr>
        <w:ind w:firstLine="426"/>
        <w:rPr>
          <w:b/>
          <w:szCs w:val="24"/>
        </w:rPr>
      </w:pPr>
      <w:r w:rsidRPr="00941BD6">
        <w:rPr>
          <w:b/>
          <w:szCs w:val="24"/>
        </w:rPr>
        <w:t>7. PROJEKTO FINANSAVIMAS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2364"/>
        <w:gridCol w:w="2633"/>
      </w:tblGrid>
      <w:tr w:rsidR="005D3608" w:rsidRPr="00941BD6" w14:paraId="0785F069" w14:textId="77777777" w:rsidTr="005D3608">
        <w:tc>
          <w:tcPr>
            <w:tcW w:w="4765" w:type="dxa"/>
          </w:tcPr>
          <w:p w14:paraId="552CDFD2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Finansavimo šaltiniai</w:t>
            </w:r>
          </w:p>
        </w:tc>
        <w:tc>
          <w:tcPr>
            <w:tcW w:w="2431" w:type="dxa"/>
          </w:tcPr>
          <w:p w14:paraId="35936F6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Skirta lėšų (Eur)</w:t>
            </w:r>
          </w:p>
        </w:tc>
        <w:tc>
          <w:tcPr>
            <w:tcW w:w="2693" w:type="dxa"/>
          </w:tcPr>
          <w:p w14:paraId="74269744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Panaudota lėšų (Eur)</w:t>
            </w:r>
          </w:p>
        </w:tc>
      </w:tr>
      <w:tr w:rsidR="005D3608" w:rsidRPr="00941BD6" w14:paraId="63F99EAE" w14:textId="77777777" w:rsidTr="005D3608">
        <w:tc>
          <w:tcPr>
            <w:tcW w:w="4765" w:type="dxa"/>
          </w:tcPr>
          <w:p w14:paraId="3864A46B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Anykščių rajono savivaldybės lėšos</w:t>
            </w:r>
          </w:p>
        </w:tc>
        <w:tc>
          <w:tcPr>
            <w:tcW w:w="2431" w:type="dxa"/>
          </w:tcPr>
          <w:p w14:paraId="08046029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AE9BCB8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11E45159" w14:textId="77777777" w:rsidTr="005D3608">
        <w:tc>
          <w:tcPr>
            <w:tcW w:w="4765" w:type="dxa"/>
          </w:tcPr>
          <w:p w14:paraId="7A49701E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Projekto vykdytojo lėšos</w:t>
            </w:r>
          </w:p>
        </w:tc>
        <w:tc>
          <w:tcPr>
            <w:tcW w:w="2431" w:type="dxa"/>
          </w:tcPr>
          <w:p w14:paraId="6E5F3937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5622D8CF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794753B0" w14:textId="77777777" w:rsidTr="005D3608">
        <w:tc>
          <w:tcPr>
            <w:tcW w:w="4765" w:type="dxa"/>
          </w:tcPr>
          <w:p w14:paraId="7F117621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Kiti finansavimo šaltiniai</w:t>
            </w:r>
          </w:p>
        </w:tc>
        <w:tc>
          <w:tcPr>
            <w:tcW w:w="2431" w:type="dxa"/>
          </w:tcPr>
          <w:p w14:paraId="5BEDD609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E38EF76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  <w:tr w:rsidR="005D3608" w:rsidRPr="00941BD6" w14:paraId="4BA865E0" w14:textId="77777777" w:rsidTr="005D3608">
        <w:tc>
          <w:tcPr>
            <w:tcW w:w="4765" w:type="dxa"/>
          </w:tcPr>
          <w:p w14:paraId="40626E44" w14:textId="77777777" w:rsidR="005D3608" w:rsidRPr="00941BD6" w:rsidRDefault="005D3608" w:rsidP="005D3608">
            <w:pPr>
              <w:jc w:val="right"/>
              <w:rPr>
                <w:bCs/>
                <w:szCs w:val="24"/>
                <w:lang w:eastAsia="lt-LT"/>
              </w:rPr>
            </w:pPr>
            <w:r w:rsidRPr="00941BD6">
              <w:rPr>
                <w:bCs/>
                <w:szCs w:val="24"/>
                <w:lang w:eastAsia="lt-LT"/>
              </w:rPr>
              <w:t>Iš viso:</w:t>
            </w:r>
          </w:p>
        </w:tc>
        <w:tc>
          <w:tcPr>
            <w:tcW w:w="2431" w:type="dxa"/>
          </w:tcPr>
          <w:p w14:paraId="1B2CECC3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583C850" w14:textId="77777777" w:rsidR="005D3608" w:rsidRPr="00941BD6" w:rsidRDefault="005D3608" w:rsidP="005D3608">
            <w:pPr>
              <w:rPr>
                <w:bCs/>
                <w:szCs w:val="24"/>
                <w:lang w:eastAsia="lt-LT"/>
              </w:rPr>
            </w:pPr>
          </w:p>
        </w:tc>
      </w:tr>
    </w:tbl>
    <w:p w14:paraId="165920CA" w14:textId="77777777" w:rsidR="005D3608" w:rsidRDefault="005D3608" w:rsidP="005D3608">
      <w:pPr>
        <w:rPr>
          <w:b/>
          <w:bCs/>
          <w:szCs w:val="24"/>
        </w:rPr>
      </w:pPr>
    </w:p>
    <w:p w14:paraId="02420D74" w14:textId="77777777" w:rsidR="001F19B4" w:rsidRPr="00941BD6" w:rsidRDefault="001F19B4" w:rsidP="005D3608">
      <w:pPr>
        <w:rPr>
          <w:b/>
          <w:bCs/>
          <w:szCs w:val="24"/>
        </w:rPr>
      </w:pPr>
    </w:p>
    <w:p w14:paraId="744B93C3" w14:textId="77777777" w:rsidR="005D3608" w:rsidRPr="00941BD6" w:rsidRDefault="005D3608" w:rsidP="00712A06">
      <w:pPr>
        <w:ind w:firstLine="426"/>
        <w:rPr>
          <w:b/>
          <w:bCs/>
          <w:szCs w:val="24"/>
        </w:rPr>
      </w:pPr>
      <w:r w:rsidRPr="00941BD6">
        <w:rPr>
          <w:b/>
          <w:bCs/>
          <w:szCs w:val="24"/>
        </w:rPr>
        <w:t>8. LĖŠŲ PANAUDOJIMAS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4965"/>
        <w:gridCol w:w="1417"/>
      </w:tblGrid>
      <w:tr w:rsidR="005D3608" w:rsidRPr="00941BD6" w14:paraId="3FE03D00" w14:textId="77777777" w:rsidTr="005D3608">
        <w:tc>
          <w:tcPr>
            <w:tcW w:w="3320" w:type="dxa"/>
            <w:vMerge w:val="restart"/>
          </w:tcPr>
          <w:p w14:paraId="12708A64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Projekto metu patirtos išlaidos ir panaudotos paramos lėšos (išlaidų pavadinimai turi sutapti su projekto biudžete nurodytais išlaidų pavadinimais)</w:t>
            </w:r>
          </w:p>
        </w:tc>
        <w:tc>
          <w:tcPr>
            <w:tcW w:w="5135" w:type="dxa"/>
          </w:tcPr>
          <w:p w14:paraId="0279DD3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Išlaidų paskirtis (pagal paraiškos biudžeto lentelės eilutes)</w:t>
            </w:r>
          </w:p>
        </w:tc>
        <w:tc>
          <w:tcPr>
            <w:tcW w:w="1434" w:type="dxa"/>
          </w:tcPr>
          <w:p w14:paraId="182789D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Paramos lėšos Eur</w:t>
            </w:r>
          </w:p>
        </w:tc>
      </w:tr>
      <w:tr w:rsidR="005D3608" w:rsidRPr="00941BD6" w14:paraId="150C2B18" w14:textId="77777777" w:rsidTr="005D3608">
        <w:tc>
          <w:tcPr>
            <w:tcW w:w="3320" w:type="dxa"/>
            <w:vMerge/>
          </w:tcPr>
          <w:p w14:paraId="1890FA7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135" w:type="dxa"/>
          </w:tcPr>
          <w:p w14:paraId="0CE4D244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41632EE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215A1ABB" w14:textId="77777777" w:rsidTr="005D3608">
        <w:tc>
          <w:tcPr>
            <w:tcW w:w="3320" w:type="dxa"/>
            <w:vMerge/>
          </w:tcPr>
          <w:p w14:paraId="0EDDE7E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135" w:type="dxa"/>
          </w:tcPr>
          <w:p w14:paraId="7216348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58E9EDF1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48A80542" w14:textId="77777777" w:rsidTr="005D3608">
        <w:tc>
          <w:tcPr>
            <w:tcW w:w="3320" w:type="dxa"/>
            <w:vMerge/>
          </w:tcPr>
          <w:p w14:paraId="18C04C28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135" w:type="dxa"/>
          </w:tcPr>
          <w:p w14:paraId="2436544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534CE989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565E3349" w14:textId="77777777" w:rsidTr="005D3608">
        <w:tc>
          <w:tcPr>
            <w:tcW w:w="3320" w:type="dxa"/>
            <w:vMerge/>
          </w:tcPr>
          <w:p w14:paraId="70DEA2A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135" w:type="dxa"/>
          </w:tcPr>
          <w:p w14:paraId="28137754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0DD5991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2764A715" w14:textId="77777777" w:rsidTr="005D3608">
        <w:tc>
          <w:tcPr>
            <w:tcW w:w="3320" w:type="dxa"/>
            <w:vMerge/>
          </w:tcPr>
          <w:p w14:paraId="76E2590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5135" w:type="dxa"/>
          </w:tcPr>
          <w:p w14:paraId="647D3AE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33498AF5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491849FC" w14:textId="77777777" w:rsidTr="005D3608">
        <w:tc>
          <w:tcPr>
            <w:tcW w:w="8455" w:type="dxa"/>
            <w:gridSpan w:val="2"/>
          </w:tcPr>
          <w:p w14:paraId="5B6A8E72" w14:textId="77777777" w:rsidR="005D3608" w:rsidRPr="00941BD6" w:rsidRDefault="005D3608" w:rsidP="005D3608">
            <w:pPr>
              <w:jc w:val="right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Iš viso:</w:t>
            </w:r>
          </w:p>
        </w:tc>
        <w:tc>
          <w:tcPr>
            <w:tcW w:w="1434" w:type="dxa"/>
          </w:tcPr>
          <w:p w14:paraId="21E77FA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0F649003" w14:textId="77777777" w:rsidTr="005D3608">
        <w:tc>
          <w:tcPr>
            <w:tcW w:w="3320" w:type="dxa"/>
          </w:tcPr>
          <w:p w14:paraId="43DB241C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Kiti finansavimo šaltiniai (pildoma, jei projektui </w:t>
            </w:r>
            <w:r w:rsidRPr="00941BD6">
              <w:rPr>
                <w:szCs w:val="24"/>
                <w:lang w:eastAsia="lt-LT"/>
              </w:rPr>
              <w:lastRenderedPageBreak/>
              <w:t>įgyvendinti buvo gautas papildomas finansavimas)</w:t>
            </w:r>
          </w:p>
          <w:p w14:paraId="49051EA9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Nurodyti, kur panaudotos lėšos</w:t>
            </w:r>
          </w:p>
        </w:tc>
        <w:tc>
          <w:tcPr>
            <w:tcW w:w="5135" w:type="dxa"/>
          </w:tcPr>
          <w:p w14:paraId="6476271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1434" w:type="dxa"/>
          </w:tcPr>
          <w:p w14:paraId="23C6743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</w:tbl>
    <w:p w14:paraId="1FF58182" w14:textId="77777777" w:rsidR="005D3608" w:rsidRDefault="005D3608" w:rsidP="005D3608">
      <w:pPr>
        <w:rPr>
          <w:sz w:val="20"/>
          <w:szCs w:val="20"/>
        </w:rPr>
      </w:pPr>
    </w:p>
    <w:p w14:paraId="2A999591" w14:textId="77777777" w:rsidR="001F19B4" w:rsidRPr="00941BD6" w:rsidRDefault="001F19B4" w:rsidP="005D3608">
      <w:pPr>
        <w:rPr>
          <w:sz w:val="20"/>
          <w:szCs w:val="20"/>
        </w:rPr>
      </w:pPr>
    </w:p>
    <w:p w14:paraId="28761778" w14:textId="77777777" w:rsidR="005D3608" w:rsidRPr="00941BD6" w:rsidRDefault="005D3608" w:rsidP="005D3608">
      <w:pPr>
        <w:jc w:val="both"/>
        <w:rPr>
          <w:szCs w:val="24"/>
        </w:rPr>
      </w:pPr>
      <w:r w:rsidRPr="00941BD6">
        <w:rPr>
          <w:bCs/>
          <w:szCs w:val="24"/>
        </w:rPr>
        <w:t>Ataskaitą parengė</w:t>
      </w:r>
      <w:r w:rsidRPr="00941BD6">
        <w:rPr>
          <w:szCs w:val="24"/>
        </w:rPr>
        <w:t xml:space="preserve">    .................     ..................................        ......................................</w:t>
      </w:r>
    </w:p>
    <w:p w14:paraId="556F15C2" w14:textId="77777777" w:rsidR="005D3608" w:rsidRPr="00941BD6" w:rsidRDefault="005D3608" w:rsidP="005D3608">
      <w:pPr>
        <w:rPr>
          <w:szCs w:val="24"/>
          <w:vertAlign w:val="superscript"/>
        </w:rPr>
      </w:pPr>
      <w:r w:rsidRPr="00941BD6">
        <w:rPr>
          <w:szCs w:val="24"/>
          <w:vertAlign w:val="superscript"/>
        </w:rPr>
        <w:t xml:space="preserve">                                                      (parašas)                        (vardas, pavardė)                                        (telefono Nr.)</w:t>
      </w:r>
    </w:p>
    <w:p w14:paraId="21A2920A" w14:textId="77777777" w:rsidR="005D3608" w:rsidRPr="00941BD6" w:rsidRDefault="005D3608" w:rsidP="005D3608">
      <w:pPr>
        <w:jc w:val="both"/>
        <w:rPr>
          <w:szCs w:val="24"/>
        </w:rPr>
      </w:pPr>
      <w:r w:rsidRPr="00941BD6">
        <w:rPr>
          <w:szCs w:val="24"/>
        </w:rPr>
        <w:t>Projekto vadovas      .................     ..................................        ......................................</w:t>
      </w:r>
    </w:p>
    <w:p w14:paraId="74C945F2" w14:textId="77777777" w:rsidR="005D3608" w:rsidRPr="00941BD6" w:rsidRDefault="005D3608" w:rsidP="005D3608">
      <w:pPr>
        <w:rPr>
          <w:szCs w:val="24"/>
          <w:vertAlign w:val="superscript"/>
        </w:rPr>
      </w:pPr>
      <w:r w:rsidRPr="00941BD6">
        <w:rPr>
          <w:szCs w:val="24"/>
          <w:vertAlign w:val="superscript"/>
        </w:rPr>
        <w:t xml:space="preserve">                                                      (parašas)                        (vardas, pavardė)                                        (telefono Nr.)</w:t>
      </w:r>
    </w:p>
    <w:p w14:paraId="688D5D95" w14:textId="77777777" w:rsidR="005D3608" w:rsidRPr="00941BD6" w:rsidRDefault="005D3608" w:rsidP="005D3608">
      <w:pPr>
        <w:jc w:val="both"/>
        <w:rPr>
          <w:szCs w:val="24"/>
        </w:rPr>
      </w:pPr>
      <w:r w:rsidRPr="00941BD6">
        <w:rPr>
          <w:szCs w:val="24"/>
        </w:rPr>
        <w:t>PATIKRINTA</w:t>
      </w:r>
    </w:p>
    <w:p w14:paraId="124C02F6" w14:textId="07C7D9B7" w:rsidR="005D3608" w:rsidRPr="00941BD6" w:rsidRDefault="005D3608" w:rsidP="005D3608">
      <w:pPr>
        <w:jc w:val="both"/>
        <w:rPr>
          <w:szCs w:val="24"/>
        </w:rPr>
      </w:pPr>
      <w:r w:rsidRPr="00941BD6">
        <w:rPr>
          <w:szCs w:val="24"/>
        </w:rPr>
        <w:t xml:space="preserve">______________________________         </w:t>
      </w:r>
      <w:r w:rsidR="00AF259E">
        <w:rPr>
          <w:szCs w:val="24"/>
        </w:rPr>
        <w:t xml:space="preserve">  </w:t>
      </w:r>
      <w:r w:rsidRPr="00941BD6">
        <w:rPr>
          <w:szCs w:val="24"/>
        </w:rPr>
        <w:t xml:space="preserve"> ............               ......................        ..............</w:t>
      </w:r>
    </w:p>
    <w:p w14:paraId="091A4514" w14:textId="77777777" w:rsidR="005D3608" w:rsidRPr="00941BD6" w:rsidRDefault="005D3608" w:rsidP="005D3608">
      <w:pPr>
        <w:jc w:val="both"/>
        <w:rPr>
          <w:szCs w:val="24"/>
          <w:vertAlign w:val="superscript"/>
        </w:rPr>
      </w:pPr>
      <w:r w:rsidRPr="00941BD6">
        <w:rPr>
          <w:szCs w:val="24"/>
          <w:vertAlign w:val="superscript"/>
        </w:rPr>
        <w:t>(Anykščių rajono savivaldybės administracijos                                   (parašas)                          (vardas, pavardė)                   (data)</w:t>
      </w:r>
    </w:p>
    <w:p w14:paraId="4FD8BC19" w14:textId="77777777" w:rsidR="005D3608" w:rsidRPr="00941BD6" w:rsidRDefault="005D3608" w:rsidP="005D3608">
      <w:pPr>
        <w:jc w:val="both"/>
        <w:rPr>
          <w:szCs w:val="24"/>
          <w:vertAlign w:val="superscript"/>
        </w:rPr>
      </w:pPr>
      <w:r w:rsidRPr="00941BD6">
        <w:rPr>
          <w:szCs w:val="24"/>
          <w:vertAlign w:val="superscript"/>
        </w:rPr>
        <w:t xml:space="preserve">darbuotojo, atsakingo už priemonės koordinavimą, </w:t>
      </w:r>
    </w:p>
    <w:p w14:paraId="48B4EEE3" w14:textId="77777777" w:rsidR="005D3608" w:rsidRPr="00941BD6" w:rsidRDefault="005D3608" w:rsidP="005D3608">
      <w:pPr>
        <w:jc w:val="both"/>
        <w:rPr>
          <w:sz w:val="20"/>
          <w:szCs w:val="20"/>
        </w:rPr>
      </w:pPr>
      <w:r w:rsidRPr="00941BD6">
        <w:rPr>
          <w:szCs w:val="24"/>
          <w:vertAlign w:val="superscript"/>
        </w:rPr>
        <w:t>pareigų pavadinimas)</w:t>
      </w:r>
      <w:r w:rsidRPr="00941BD6">
        <w:rPr>
          <w:sz w:val="20"/>
          <w:szCs w:val="20"/>
        </w:rPr>
        <w:t xml:space="preserve">       </w:t>
      </w:r>
    </w:p>
    <w:p w14:paraId="603D5234" w14:textId="77777777" w:rsidR="005D3608" w:rsidRPr="00941BD6" w:rsidRDefault="005D3608" w:rsidP="005D3608">
      <w:pPr>
        <w:ind w:left="5040" w:firstLine="62"/>
        <w:jc w:val="right"/>
        <w:rPr>
          <w:szCs w:val="24"/>
        </w:rPr>
      </w:pPr>
    </w:p>
    <w:p w14:paraId="1AB4C252" w14:textId="77777777" w:rsidR="00430F5A" w:rsidRPr="00941BD6" w:rsidRDefault="00430F5A" w:rsidP="005D3608">
      <w:pPr>
        <w:ind w:left="5040" w:firstLine="62"/>
        <w:jc w:val="right"/>
        <w:rPr>
          <w:szCs w:val="24"/>
        </w:rPr>
      </w:pPr>
    </w:p>
    <w:p w14:paraId="3509417A" w14:textId="77777777" w:rsidR="00C17627" w:rsidRPr="00941BD6" w:rsidRDefault="00C17627">
      <w:pPr>
        <w:rPr>
          <w:szCs w:val="24"/>
        </w:rPr>
      </w:pPr>
      <w:r w:rsidRPr="00941BD6">
        <w:rPr>
          <w:szCs w:val="24"/>
        </w:rPr>
        <w:br w:type="page"/>
      </w:r>
    </w:p>
    <w:p w14:paraId="51D3BDE4" w14:textId="507A63FB" w:rsidR="005D3608" w:rsidRPr="00941BD6" w:rsidRDefault="005D3608" w:rsidP="000D6C44">
      <w:pPr>
        <w:ind w:left="5040"/>
        <w:rPr>
          <w:szCs w:val="24"/>
        </w:rPr>
      </w:pPr>
      <w:r w:rsidRPr="00941BD6">
        <w:rPr>
          <w:szCs w:val="24"/>
        </w:rPr>
        <w:lastRenderedPageBreak/>
        <w:t>Biudžeto lėšų naudojimo sutarties priedas Nr. 6</w:t>
      </w:r>
    </w:p>
    <w:p w14:paraId="4328BDB4" w14:textId="77777777" w:rsidR="005D3608" w:rsidRPr="00941BD6" w:rsidRDefault="005D3608" w:rsidP="005D3608">
      <w:pPr>
        <w:jc w:val="center"/>
        <w:rPr>
          <w:szCs w:val="24"/>
        </w:rPr>
      </w:pPr>
      <w:r w:rsidRPr="00941BD6">
        <w:rPr>
          <w:rFonts w:eastAsia="Calibri"/>
          <w:b/>
          <w:szCs w:val="24"/>
        </w:rPr>
        <w:t>PROJEKTO ……………………….. BIUDŽETAS</w:t>
      </w:r>
      <w:r w:rsidRPr="00941BD6">
        <w:rPr>
          <w:szCs w:val="24"/>
        </w:rPr>
        <w:t xml:space="preserve"> </w:t>
      </w:r>
    </w:p>
    <w:p w14:paraId="0D026F1F" w14:textId="77777777" w:rsidR="005D3608" w:rsidRPr="00941BD6" w:rsidRDefault="005D3608" w:rsidP="005D3608">
      <w:pPr>
        <w:jc w:val="center"/>
        <w:rPr>
          <w:i/>
          <w:szCs w:val="24"/>
        </w:rPr>
      </w:pPr>
      <w:r w:rsidRPr="00941BD6">
        <w:rPr>
          <w:szCs w:val="24"/>
        </w:rPr>
        <w:t>(</w:t>
      </w:r>
      <w:r w:rsidRPr="00941BD6">
        <w:rPr>
          <w:i/>
          <w:szCs w:val="24"/>
        </w:rPr>
        <w:t>patikslinta pagal skirtą sumą, Priemonė Nr. 6.1.1.01)</w:t>
      </w:r>
    </w:p>
    <w:p w14:paraId="316DABBD" w14:textId="77777777" w:rsidR="005D3608" w:rsidRPr="00941BD6" w:rsidRDefault="005D3608" w:rsidP="005D3608">
      <w:pPr>
        <w:jc w:val="center"/>
        <w:rPr>
          <w:i/>
          <w:szCs w:val="24"/>
        </w:rPr>
      </w:pPr>
    </w:p>
    <w:p w14:paraId="57624355" w14:textId="3F21B3EC" w:rsidR="005D3608" w:rsidRPr="00941BD6" w:rsidRDefault="005D3608" w:rsidP="005D3608">
      <w:pPr>
        <w:jc w:val="center"/>
        <w:rPr>
          <w:b/>
          <w:szCs w:val="24"/>
        </w:rPr>
      </w:pPr>
      <w:r w:rsidRPr="00941BD6">
        <w:rPr>
          <w:b/>
          <w:szCs w:val="24"/>
        </w:rPr>
        <w:t>ANYKŠČIŲ RAJONO SAVIVALDYBĖS ADMINISTRACIJOS</w:t>
      </w:r>
      <w:r w:rsidR="00A827B7" w:rsidRPr="00941BD6">
        <w:rPr>
          <w:b/>
          <w:szCs w:val="24"/>
        </w:rPr>
        <w:t xml:space="preserve"> SKYRIUI, ATSAKINGAM UŽ SAVIVALDYBĖS FINANSUS IR APSKAITĄ </w:t>
      </w:r>
    </w:p>
    <w:p w14:paraId="6FBDED44" w14:textId="77777777" w:rsidR="005D3608" w:rsidRPr="000D6C44" w:rsidRDefault="005D3608" w:rsidP="005D3608">
      <w:pPr>
        <w:jc w:val="center"/>
        <w:rPr>
          <w:b/>
          <w:sz w:val="20"/>
          <w:szCs w:val="20"/>
        </w:rPr>
      </w:pPr>
    </w:p>
    <w:tbl>
      <w:tblPr>
        <w:tblStyle w:val="Lentelstinklelis12"/>
        <w:tblW w:w="0" w:type="auto"/>
        <w:tblLook w:val="04A0" w:firstRow="1" w:lastRow="0" w:firstColumn="1" w:lastColumn="0" w:noHBand="0" w:noVBand="1"/>
      </w:tblPr>
      <w:tblGrid>
        <w:gridCol w:w="2314"/>
        <w:gridCol w:w="7314"/>
      </w:tblGrid>
      <w:tr w:rsidR="005D3608" w:rsidRPr="00941BD6" w14:paraId="6178BEFA" w14:textId="77777777" w:rsidTr="005D3608">
        <w:tc>
          <w:tcPr>
            <w:tcW w:w="2376" w:type="dxa"/>
          </w:tcPr>
          <w:p w14:paraId="64443E4A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 xml:space="preserve">Projekto vykdytojas </w:t>
            </w:r>
          </w:p>
        </w:tc>
        <w:tc>
          <w:tcPr>
            <w:tcW w:w="7812" w:type="dxa"/>
          </w:tcPr>
          <w:p w14:paraId="29168F00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</w:tr>
      <w:tr w:rsidR="005D3608" w:rsidRPr="00941BD6" w14:paraId="24A03E4A" w14:textId="77777777" w:rsidTr="005D3608">
        <w:tc>
          <w:tcPr>
            <w:tcW w:w="2376" w:type="dxa"/>
          </w:tcPr>
          <w:p w14:paraId="70435DB3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pavadinimas</w:t>
            </w:r>
          </w:p>
        </w:tc>
        <w:tc>
          <w:tcPr>
            <w:tcW w:w="7812" w:type="dxa"/>
          </w:tcPr>
          <w:p w14:paraId="636E96E8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</w:p>
        </w:tc>
      </w:tr>
    </w:tbl>
    <w:p w14:paraId="328267F6" w14:textId="77777777" w:rsidR="005D3608" w:rsidRPr="000D6C44" w:rsidRDefault="005D3608" w:rsidP="005D3608">
      <w:pPr>
        <w:jc w:val="center"/>
        <w:rPr>
          <w:sz w:val="20"/>
          <w:szCs w:val="20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8657"/>
        <w:gridCol w:w="971"/>
      </w:tblGrid>
      <w:tr w:rsidR="005D3608" w:rsidRPr="00941BD6" w14:paraId="24C1DCAB" w14:textId="77777777" w:rsidTr="005D3608">
        <w:tc>
          <w:tcPr>
            <w:tcW w:w="10173" w:type="dxa"/>
            <w:gridSpan w:val="2"/>
          </w:tcPr>
          <w:p w14:paraId="4FDB225B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Projekto finansuotina veiklos sritis (pažymėkite finansuotas veiklos sritis) X</w:t>
            </w:r>
          </w:p>
        </w:tc>
      </w:tr>
      <w:tr w:rsidR="005D3608" w:rsidRPr="00941BD6" w14:paraId="63603DB4" w14:textId="77777777" w:rsidTr="005D3608">
        <w:tc>
          <w:tcPr>
            <w:tcW w:w="9150" w:type="dxa"/>
          </w:tcPr>
          <w:p w14:paraId="3C3B5D45" w14:textId="77777777" w:rsidR="005D3608" w:rsidRPr="000B3859" w:rsidRDefault="005D3608" w:rsidP="000B3859">
            <w:pPr>
              <w:pStyle w:val="Sraopastraipa"/>
              <w:numPr>
                <w:ilvl w:val="0"/>
                <w:numId w:val="12"/>
              </w:numPr>
              <w:tabs>
                <w:tab w:val="left" w:pos="0"/>
                <w:tab w:val="left" w:pos="142"/>
                <w:tab w:val="left" w:pos="2340"/>
              </w:tabs>
              <w:spacing w:after="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B3859">
              <w:rPr>
                <w:rFonts w:ascii="Times New Roman" w:hAnsi="Times New Roman" w:cs="Times New Roman"/>
                <w:sz w:val="24"/>
                <w:szCs w:val="24"/>
              </w:rPr>
              <w:t xml:space="preserve">Jaunimo emocinės sveikatos stiprinimas. </w:t>
            </w:r>
          </w:p>
        </w:tc>
        <w:tc>
          <w:tcPr>
            <w:tcW w:w="1023" w:type="dxa"/>
          </w:tcPr>
          <w:p w14:paraId="4C75EF0A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3417B0AD" w14:textId="77777777" w:rsidTr="005D3608">
        <w:tc>
          <w:tcPr>
            <w:tcW w:w="9150" w:type="dxa"/>
          </w:tcPr>
          <w:p w14:paraId="7E2C11E1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>2.  Jaunimo politikos žinomumo didinimas.</w:t>
            </w:r>
          </w:p>
        </w:tc>
        <w:tc>
          <w:tcPr>
            <w:tcW w:w="1023" w:type="dxa"/>
          </w:tcPr>
          <w:p w14:paraId="7BB6EFBA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116E0DAF" w14:textId="77777777" w:rsidTr="005D3608">
        <w:tc>
          <w:tcPr>
            <w:tcW w:w="9150" w:type="dxa"/>
          </w:tcPr>
          <w:p w14:paraId="0BE1AB4D" w14:textId="77777777" w:rsidR="005D3608" w:rsidRPr="00941BD6" w:rsidRDefault="005D3608" w:rsidP="005D3608">
            <w:pPr>
              <w:rPr>
                <w:szCs w:val="24"/>
              </w:rPr>
            </w:pPr>
            <w:r w:rsidRPr="00941BD6">
              <w:rPr>
                <w:szCs w:val="24"/>
              </w:rPr>
              <w:t xml:space="preserve">3.  Jaunimo įgalinimas (suteikiant žinių ir patirties) dalyvauti jaunimui aktualių problemų sprendime, jaunų žmonių kompetencijų bei </w:t>
            </w:r>
            <w:r w:rsidRPr="00941BD6">
              <w:rPr>
                <w:rFonts w:eastAsia="Calibri"/>
                <w:szCs w:val="24"/>
              </w:rPr>
              <w:t>jaunimo užimtumo didinime</w:t>
            </w:r>
            <w:r w:rsidRPr="00941BD6">
              <w:rPr>
                <w:szCs w:val="24"/>
              </w:rPr>
              <w:t>.</w:t>
            </w:r>
          </w:p>
        </w:tc>
        <w:tc>
          <w:tcPr>
            <w:tcW w:w="1023" w:type="dxa"/>
          </w:tcPr>
          <w:p w14:paraId="6B756344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6CAA060D" w14:textId="77777777" w:rsidTr="005D3608">
        <w:tc>
          <w:tcPr>
            <w:tcW w:w="9150" w:type="dxa"/>
          </w:tcPr>
          <w:p w14:paraId="460FAE4B" w14:textId="36D101DA" w:rsidR="005D3608" w:rsidRPr="00941BD6" w:rsidRDefault="005D3608" w:rsidP="005D3608">
            <w:pPr>
              <w:tabs>
                <w:tab w:val="left" w:pos="0"/>
                <w:tab w:val="left" w:pos="900"/>
                <w:tab w:val="left" w:pos="2340"/>
              </w:tabs>
              <w:jc w:val="both"/>
              <w:rPr>
                <w:szCs w:val="24"/>
              </w:rPr>
            </w:pPr>
            <w:r w:rsidRPr="00941BD6">
              <w:rPr>
                <w:rFonts w:eastAsia="Calibri"/>
                <w:szCs w:val="24"/>
              </w:rPr>
              <w:t xml:space="preserve">4. Jaunimo iniciatyvumo, savanoriškos veiklos </w:t>
            </w:r>
            <w:r w:rsidRPr="00941BD6">
              <w:rPr>
                <w:szCs w:val="24"/>
              </w:rPr>
              <w:t xml:space="preserve">Anykščių mieste ir (ar) rajone </w:t>
            </w:r>
            <w:r w:rsidRPr="00941BD6">
              <w:rPr>
                <w:rFonts w:eastAsia="Calibri"/>
                <w:szCs w:val="24"/>
              </w:rPr>
              <w:t xml:space="preserve">skatinimas. </w:t>
            </w:r>
          </w:p>
        </w:tc>
        <w:tc>
          <w:tcPr>
            <w:tcW w:w="1023" w:type="dxa"/>
          </w:tcPr>
          <w:p w14:paraId="629E442B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  <w:tr w:rsidR="005D3608" w:rsidRPr="00941BD6" w14:paraId="7D96BA7C" w14:textId="77777777" w:rsidTr="005D3608">
        <w:tc>
          <w:tcPr>
            <w:tcW w:w="9150" w:type="dxa"/>
          </w:tcPr>
          <w:p w14:paraId="51B71828" w14:textId="0B40D00E" w:rsidR="005D3608" w:rsidRPr="00941BD6" w:rsidRDefault="005D3608" w:rsidP="005D3608">
            <w:pPr>
              <w:tabs>
                <w:tab w:val="left" w:pos="0"/>
                <w:tab w:val="left" w:pos="900"/>
                <w:tab w:val="left" w:pos="2340"/>
              </w:tabs>
              <w:jc w:val="both"/>
              <w:rPr>
                <w:rFonts w:eastAsia="Calibri"/>
                <w:szCs w:val="24"/>
              </w:rPr>
            </w:pPr>
            <w:r w:rsidRPr="00941BD6">
              <w:rPr>
                <w:rFonts w:eastAsia="Calibri"/>
                <w:szCs w:val="24"/>
              </w:rPr>
              <w:t>5. Psichoaktyvių medžiagų vartojimo prevencija</w:t>
            </w:r>
          </w:p>
        </w:tc>
        <w:tc>
          <w:tcPr>
            <w:tcW w:w="1023" w:type="dxa"/>
          </w:tcPr>
          <w:p w14:paraId="7826A50C" w14:textId="77777777" w:rsidR="005D3608" w:rsidRPr="00941BD6" w:rsidRDefault="005D3608" w:rsidP="005D3608">
            <w:pPr>
              <w:rPr>
                <w:szCs w:val="24"/>
              </w:rPr>
            </w:pPr>
          </w:p>
        </w:tc>
      </w:tr>
    </w:tbl>
    <w:p w14:paraId="1A7D3470" w14:textId="77777777" w:rsidR="005D3608" w:rsidRPr="000D6C44" w:rsidRDefault="005D3608" w:rsidP="005D3608">
      <w:pPr>
        <w:rPr>
          <w:sz w:val="20"/>
          <w:szCs w:val="20"/>
        </w:rPr>
      </w:pPr>
    </w:p>
    <w:tbl>
      <w:tblPr>
        <w:tblStyle w:val="Lentelstinklelis12"/>
        <w:tblW w:w="0" w:type="auto"/>
        <w:tblLook w:val="04A0" w:firstRow="1" w:lastRow="0" w:firstColumn="1" w:lastColumn="0" w:noHBand="0" w:noVBand="1"/>
      </w:tblPr>
      <w:tblGrid>
        <w:gridCol w:w="663"/>
        <w:gridCol w:w="2956"/>
        <w:gridCol w:w="4553"/>
        <w:gridCol w:w="1456"/>
      </w:tblGrid>
      <w:tr w:rsidR="005D3608" w:rsidRPr="00941BD6" w14:paraId="067B2229" w14:textId="77777777" w:rsidTr="005D3608">
        <w:tc>
          <w:tcPr>
            <w:tcW w:w="675" w:type="dxa"/>
          </w:tcPr>
          <w:p w14:paraId="50517D3C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Eil. Nr.</w:t>
            </w:r>
          </w:p>
        </w:tc>
        <w:tc>
          <w:tcPr>
            <w:tcW w:w="3119" w:type="dxa"/>
          </w:tcPr>
          <w:p w14:paraId="613E4AC0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Veiklos pavadinimas, vykdymo data (trukmė), vieta</w:t>
            </w:r>
          </w:p>
        </w:tc>
        <w:tc>
          <w:tcPr>
            <w:tcW w:w="4923" w:type="dxa"/>
          </w:tcPr>
          <w:p w14:paraId="2DC68D6E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Veiklos aprašymas</w:t>
            </w:r>
          </w:p>
        </w:tc>
        <w:tc>
          <w:tcPr>
            <w:tcW w:w="1456" w:type="dxa"/>
          </w:tcPr>
          <w:p w14:paraId="352C7B18" w14:textId="77777777" w:rsidR="005D3608" w:rsidRPr="00941BD6" w:rsidRDefault="005D3608" w:rsidP="005D3608">
            <w:pPr>
              <w:jc w:val="center"/>
              <w:rPr>
                <w:szCs w:val="24"/>
              </w:rPr>
            </w:pPr>
            <w:r w:rsidRPr="00941BD6">
              <w:rPr>
                <w:szCs w:val="24"/>
              </w:rPr>
              <w:t>Planuojamos išlaidos, Eur</w:t>
            </w:r>
          </w:p>
        </w:tc>
      </w:tr>
      <w:tr w:rsidR="005D3608" w:rsidRPr="00941BD6" w14:paraId="2B6321A5" w14:textId="77777777" w:rsidTr="005D3608">
        <w:tc>
          <w:tcPr>
            <w:tcW w:w="675" w:type="dxa"/>
          </w:tcPr>
          <w:p w14:paraId="3CDA3B96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1.</w:t>
            </w:r>
          </w:p>
        </w:tc>
        <w:tc>
          <w:tcPr>
            <w:tcW w:w="3119" w:type="dxa"/>
          </w:tcPr>
          <w:p w14:paraId="1B2CC847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4923" w:type="dxa"/>
          </w:tcPr>
          <w:p w14:paraId="200C1D04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1456" w:type="dxa"/>
          </w:tcPr>
          <w:p w14:paraId="0BC1F866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</w:tr>
      <w:tr w:rsidR="005D3608" w:rsidRPr="00941BD6" w14:paraId="4581938A" w14:textId="77777777" w:rsidTr="005D3608">
        <w:tc>
          <w:tcPr>
            <w:tcW w:w="675" w:type="dxa"/>
          </w:tcPr>
          <w:p w14:paraId="150E8073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2.</w:t>
            </w:r>
          </w:p>
        </w:tc>
        <w:tc>
          <w:tcPr>
            <w:tcW w:w="3119" w:type="dxa"/>
          </w:tcPr>
          <w:p w14:paraId="68627685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4923" w:type="dxa"/>
          </w:tcPr>
          <w:p w14:paraId="2469B5BE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1456" w:type="dxa"/>
          </w:tcPr>
          <w:p w14:paraId="066E034F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</w:tr>
      <w:tr w:rsidR="005D3608" w:rsidRPr="00941BD6" w14:paraId="699DA6B1" w14:textId="77777777" w:rsidTr="005D3608">
        <w:tc>
          <w:tcPr>
            <w:tcW w:w="675" w:type="dxa"/>
          </w:tcPr>
          <w:p w14:paraId="1705E48F" w14:textId="77777777" w:rsidR="005D3608" w:rsidRPr="00941BD6" w:rsidRDefault="005D3608" w:rsidP="005D3608">
            <w:pPr>
              <w:jc w:val="both"/>
              <w:rPr>
                <w:szCs w:val="24"/>
              </w:rPr>
            </w:pPr>
            <w:r w:rsidRPr="00941BD6">
              <w:rPr>
                <w:szCs w:val="24"/>
              </w:rPr>
              <w:t>....</w:t>
            </w:r>
          </w:p>
        </w:tc>
        <w:tc>
          <w:tcPr>
            <w:tcW w:w="3119" w:type="dxa"/>
          </w:tcPr>
          <w:p w14:paraId="581E0A1B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4923" w:type="dxa"/>
          </w:tcPr>
          <w:p w14:paraId="13768494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  <w:tc>
          <w:tcPr>
            <w:tcW w:w="1456" w:type="dxa"/>
          </w:tcPr>
          <w:p w14:paraId="44C8E247" w14:textId="77777777" w:rsidR="005D3608" w:rsidRPr="00941BD6" w:rsidRDefault="005D3608" w:rsidP="005D3608">
            <w:pPr>
              <w:jc w:val="both"/>
              <w:rPr>
                <w:szCs w:val="24"/>
              </w:rPr>
            </w:pPr>
          </w:p>
        </w:tc>
      </w:tr>
    </w:tbl>
    <w:p w14:paraId="6010B987" w14:textId="77777777" w:rsidR="005D3608" w:rsidRPr="00941BD6" w:rsidRDefault="005D3608" w:rsidP="005D3608">
      <w:pPr>
        <w:jc w:val="center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812"/>
        <w:gridCol w:w="2017"/>
        <w:gridCol w:w="1288"/>
        <w:gridCol w:w="22"/>
        <w:gridCol w:w="1563"/>
        <w:gridCol w:w="1350"/>
      </w:tblGrid>
      <w:tr w:rsidR="005D3608" w:rsidRPr="00941BD6" w14:paraId="4EFB1630" w14:textId="77777777" w:rsidTr="000D6C44">
        <w:tc>
          <w:tcPr>
            <w:tcW w:w="332" w:type="pct"/>
          </w:tcPr>
          <w:p w14:paraId="7CAA591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Eil. Nr.</w:t>
            </w:r>
          </w:p>
        </w:tc>
        <w:tc>
          <w:tcPr>
            <w:tcW w:w="1533" w:type="pct"/>
          </w:tcPr>
          <w:p w14:paraId="2E28BA8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Išlaidų paskirtis</w:t>
            </w:r>
          </w:p>
        </w:tc>
        <w:tc>
          <w:tcPr>
            <w:tcW w:w="1115" w:type="pct"/>
          </w:tcPr>
          <w:p w14:paraId="6B88613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Išlaidų detalizavimas (</w:t>
            </w:r>
            <w:r w:rsidRPr="00941BD6">
              <w:rPr>
                <w:i/>
                <w:iCs/>
                <w:szCs w:val="24"/>
                <w:lang w:eastAsia="lt-LT"/>
              </w:rPr>
              <w:t>detalizuoti išlaidas: val. / mėn., kiekis / kaina ir pan.</w:t>
            </w:r>
            <w:r w:rsidRPr="00941BD6">
              <w:rPr>
                <w:szCs w:val="24"/>
                <w:lang w:eastAsia="lt-LT"/>
              </w:rPr>
              <w:t>)</w:t>
            </w:r>
          </w:p>
        </w:tc>
        <w:tc>
          <w:tcPr>
            <w:tcW w:w="696" w:type="pct"/>
            <w:gridSpan w:val="2"/>
          </w:tcPr>
          <w:p w14:paraId="6A05B60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Projektui įgyvendinti reikiama suma (Eur)</w:t>
            </w:r>
          </w:p>
        </w:tc>
        <w:tc>
          <w:tcPr>
            <w:tcW w:w="627" w:type="pct"/>
          </w:tcPr>
          <w:p w14:paraId="7825C000" w14:textId="205DA4F0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Finansuojama iš kitų finansavimo  šaltinių (Eur)</w:t>
            </w:r>
          </w:p>
        </w:tc>
        <w:tc>
          <w:tcPr>
            <w:tcW w:w="697" w:type="pct"/>
          </w:tcPr>
          <w:p w14:paraId="5B43B171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Finansuoja-</w:t>
            </w:r>
            <w:proofErr w:type="spellStart"/>
            <w:r w:rsidRPr="00941BD6">
              <w:rPr>
                <w:szCs w:val="24"/>
                <w:lang w:eastAsia="lt-LT"/>
              </w:rPr>
              <w:t>ma</w:t>
            </w:r>
            <w:proofErr w:type="spellEnd"/>
            <w:r w:rsidRPr="00941BD6">
              <w:rPr>
                <w:szCs w:val="24"/>
                <w:lang w:eastAsia="lt-LT"/>
              </w:rPr>
              <w:t xml:space="preserve">  iš Savi-</w:t>
            </w:r>
            <w:proofErr w:type="spellStart"/>
            <w:r w:rsidRPr="00941BD6">
              <w:rPr>
                <w:szCs w:val="24"/>
                <w:lang w:eastAsia="lt-LT"/>
              </w:rPr>
              <w:t>valdybės</w:t>
            </w:r>
            <w:proofErr w:type="spellEnd"/>
            <w:r w:rsidRPr="00941BD6">
              <w:rPr>
                <w:szCs w:val="24"/>
                <w:lang w:eastAsia="lt-LT"/>
              </w:rPr>
              <w:t xml:space="preserve"> biudžeto lėšų (Eur)</w:t>
            </w:r>
          </w:p>
        </w:tc>
      </w:tr>
      <w:tr w:rsidR="005D3608" w:rsidRPr="00941BD6" w14:paraId="524C09DD" w14:textId="77777777" w:rsidTr="000D6C44">
        <w:tc>
          <w:tcPr>
            <w:tcW w:w="332" w:type="pct"/>
          </w:tcPr>
          <w:p w14:paraId="118F1CF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1. </w:t>
            </w:r>
          </w:p>
        </w:tc>
        <w:tc>
          <w:tcPr>
            <w:tcW w:w="4668" w:type="pct"/>
            <w:gridSpan w:val="6"/>
          </w:tcPr>
          <w:p w14:paraId="3A57B874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b/>
                <w:bCs/>
                <w:szCs w:val="24"/>
                <w:lang w:eastAsia="lt-LT"/>
              </w:rPr>
              <w:t>Projekto administravimo išlaidos</w:t>
            </w:r>
            <w:r w:rsidRPr="00941BD6">
              <w:rPr>
                <w:szCs w:val="24"/>
                <w:lang w:eastAsia="lt-LT"/>
              </w:rPr>
              <w:t xml:space="preserve"> (</w:t>
            </w:r>
            <w:r w:rsidRPr="00941BD6">
              <w:rPr>
                <w:i/>
                <w:szCs w:val="24"/>
                <w:lang w:eastAsia="lt-LT"/>
              </w:rPr>
              <w:t>ne daugiau kaip 10 proc. visų tinkamų finansuoti projekto išlaidų iš Savivaldybės biudžeto prašomos ir skirtos Savivaldybės biudžeto lėšų sumos</w:t>
            </w:r>
            <w:r w:rsidRPr="00941BD6">
              <w:rPr>
                <w:szCs w:val="24"/>
                <w:lang w:eastAsia="lt-LT"/>
              </w:rPr>
              <w:t>)</w:t>
            </w:r>
            <w:r w:rsidRPr="00941BD6">
              <w:rPr>
                <w:b/>
                <w:bCs/>
                <w:szCs w:val="24"/>
                <w:lang w:eastAsia="lt-LT"/>
              </w:rPr>
              <w:t>:</w:t>
            </w:r>
          </w:p>
        </w:tc>
      </w:tr>
      <w:tr w:rsidR="005D3608" w:rsidRPr="00941BD6" w14:paraId="2F96F540" w14:textId="77777777" w:rsidTr="000D6C44">
        <w:tc>
          <w:tcPr>
            <w:tcW w:w="332" w:type="pct"/>
            <w:vAlign w:val="center"/>
          </w:tcPr>
          <w:p w14:paraId="4A23475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1.1.</w:t>
            </w:r>
          </w:p>
        </w:tc>
        <w:tc>
          <w:tcPr>
            <w:tcW w:w="1533" w:type="pct"/>
          </w:tcPr>
          <w:p w14:paraId="4673B4B5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projekto vadovo darbo užmokestis, mokamas pagal darbo, paslaugų ar kt. veiklos sutartį</w:t>
            </w:r>
          </w:p>
        </w:tc>
        <w:tc>
          <w:tcPr>
            <w:tcW w:w="1115" w:type="pct"/>
          </w:tcPr>
          <w:p w14:paraId="5FE86C21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728908C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0E23800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02F296F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7206CDD5" w14:textId="77777777" w:rsidTr="000D6C44">
        <w:tc>
          <w:tcPr>
            <w:tcW w:w="332" w:type="pct"/>
            <w:vAlign w:val="center"/>
          </w:tcPr>
          <w:p w14:paraId="4D4B587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1.2.</w:t>
            </w:r>
          </w:p>
        </w:tc>
        <w:tc>
          <w:tcPr>
            <w:tcW w:w="1533" w:type="pct"/>
          </w:tcPr>
          <w:p w14:paraId="5E8DB142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finansininko darbo užmokestis, mokamas pagal darbo, paslaugų ar kt. veiklos sutartį </w:t>
            </w:r>
          </w:p>
        </w:tc>
        <w:tc>
          <w:tcPr>
            <w:tcW w:w="1115" w:type="pct"/>
          </w:tcPr>
          <w:p w14:paraId="7CD61D9F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3D3B452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25D82A9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70E73C7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5563A7EB" w14:textId="77777777" w:rsidTr="000D6C44">
        <w:trPr>
          <w:trHeight w:val="249"/>
        </w:trPr>
        <w:tc>
          <w:tcPr>
            <w:tcW w:w="332" w:type="pct"/>
            <w:vAlign w:val="center"/>
          </w:tcPr>
          <w:p w14:paraId="0A135E4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</w:t>
            </w:r>
          </w:p>
        </w:tc>
        <w:tc>
          <w:tcPr>
            <w:tcW w:w="4668" w:type="pct"/>
            <w:gridSpan w:val="6"/>
          </w:tcPr>
          <w:p w14:paraId="241504BE" w14:textId="77777777" w:rsidR="005D3608" w:rsidRPr="00941BD6" w:rsidRDefault="005D3608" w:rsidP="005D3608">
            <w:pPr>
              <w:jc w:val="both"/>
              <w:rPr>
                <w:b/>
                <w:bCs/>
                <w:szCs w:val="24"/>
                <w:lang w:eastAsia="lt-LT"/>
              </w:rPr>
            </w:pPr>
            <w:r w:rsidRPr="00941BD6">
              <w:rPr>
                <w:b/>
                <w:bCs/>
                <w:szCs w:val="24"/>
                <w:lang w:eastAsia="lt-LT"/>
              </w:rPr>
              <w:t xml:space="preserve">Projekto įgyvendinimo išlaidos </w:t>
            </w:r>
            <w:r w:rsidRPr="00941BD6">
              <w:rPr>
                <w:szCs w:val="24"/>
                <w:lang w:eastAsia="lt-LT"/>
              </w:rPr>
              <w:t>(</w:t>
            </w:r>
            <w:r w:rsidRPr="00941BD6">
              <w:rPr>
                <w:i/>
                <w:szCs w:val="24"/>
                <w:lang w:eastAsia="lt-LT"/>
              </w:rPr>
              <w:t>išlaidos, susijusios su Aprašo 3 punkte nurodyto Konkurso tikslo įgyvendinimu ir Aprašo 9 punkte nurodytų veiklų vykdymu</w:t>
            </w:r>
            <w:r w:rsidRPr="00941BD6">
              <w:rPr>
                <w:szCs w:val="24"/>
                <w:lang w:eastAsia="lt-LT"/>
              </w:rPr>
              <w:t>)</w:t>
            </w:r>
            <w:r w:rsidRPr="00941BD6">
              <w:rPr>
                <w:b/>
                <w:bCs/>
                <w:szCs w:val="24"/>
                <w:lang w:eastAsia="lt-LT"/>
              </w:rPr>
              <w:t>:</w:t>
            </w:r>
          </w:p>
        </w:tc>
      </w:tr>
      <w:tr w:rsidR="005D3608" w:rsidRPr="00941BD6" w14:paraId="698B92FB" w14:textId="77777777" w:rsidTr="000D6C44">
        <w:tc>
          <w:tcPr>
            <w:tcW w:w="332" w:type="pct"/>
            <w:vAlign w:val="center"/>
          </w:tcPr>
          <w:p w14:paraId="6B2DB35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2.1.</w:t>
            </w:r>
          </w:p>
        </w:tc>
        <w:tc>
          <w:tcPr>
            <w:tcW w:w="1533" w:type="pct"/>
          </w:tcPr>
          <w:p w14:paraId="5347048C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 xml:space="preserve">prekių ir priemonių (kanceliarinės, ūkio prekės, gėlės, suvenyrai, knygos, medžiagos, mokomosios priemonės:  </w:t>
            </w:r>
          </w:p>
          <w:p w14:paraId="6686622C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ar-SA"/>
              </w:rPr>
              <w:t xml:space="preserve">literatūra, vaizdo / garso medžiaga, kitos prekės, </w:t>
            </w:r>
            <w:r w:rsidRPr="00941BD6">
              <w:rPr>
                <w:i/>
                <w:szCs w:val="24"/>
                <w:lang w:eastAsia="ar-SA"/>
              </w:rPr>
              <w:t xml:space="preserve">išskyrus maisto produktus </w:t>
            </w:r>
            <w:r w:rsidRPr="00941BD6">
              <w:rPr>
                <w:i/>
                <w:szCs w:val="24"/>
                <w:lang w:eastAsia="ar-SA"/>
              </w:rPr>
              <w:lastRenderedPageBreak/>
              <w:t>ir gėrimus</w:t>
            </w:r>
            <w:r w:rsidRPr="00941BD6">
              <w:rPr>
                <w:szCs w:val="24"/>
                <w:lang w:eastAsia="ar-SA"/>
              </w:rPr>
              <w:t>) įsigijimo išlaidos</w:t>
            </w:r>
          </w:p>
        </w:tc>
        <w:tc>
          <w:tcPr>
            <w:tcW w:w="1115" w:type="pct"/>
          </w:tcPr>
          <w:p w14:paraId="4C7120B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2B016B3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707C0409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60B3B74B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2A340E4A" w14:textId="77777777" w:rsidTr="000D6C44">
        <w:tc>
          <w:tcPr>
            <w:tcW w:w="332" w:type="pct"/>
            <w:vAlign w:val="center"/>
          </w:tcPr>
          <w:p w14:paraId="2A92A61D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2.2.</w:t>
            </w:r>
          </w:p>
        </w:tc>
        <w:tc>
          <w:tcPr>
            <w:tcW w:w="1533" w:type="pct"/>
          </w:tcPr>
          <w:p w14:paraId="56FB74D6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ar-SA"/>
              </w:rPr>
              <w:t xml:space="preserve">transporto išlaidos </w:t>
            </w:r>
            <w:r w:rsidRPr="00941BD6">
              <w:rPr>
                <w:i/>
                <w:szCs w:val="24"/>
                <w:lang w:eastAsia="ar-SA"/>
              </w:rPr>
              <w:t>gali sudaryti ne daugiau kaip 10 proc. visų tinkamų finansuoti projekto išlaidų iš Savivaldybės biudžeto prašomos ir skirtos Savivaldybės biudžeto lėšų sumos</w:t>
            </w:r>
            <w:r w:rsidRPr="00941BD6">
              <w:rPr>
                <w:szCs w:val="24"/>
                <w:lang w:eastAsia="ar-SA"/>
              </w:rPr>
              <w:t xml:space="preserve"> (</w:t>
            </w:r>
            <w:r w:rsidRPr="00941BD6">
              <w:rPr>
                <w:i/>
                <w:szCs w:val="24"/>
                <w:lang w:eastAsia="ar-SA"/>
              </w:rPr>
              <w:t>transporto nuomos, kuro, autobuso, traukinio ekonominės klasės ar viešojo transporto bilietai</w:t>
            </w:r>
            <w:r w:rsidRPr="00941BD6">
              <w:rPr>
                <w:szCs w:val="24"/>
                <w:lang w:eastAsia="ar-SA"/>
              </w:rPr>
              <w:t>)</w:t>
            </w:r>
          </w:p>
        </w:tc>
        <w:tc>
          <w:tcPr>
            <w:tcW w:w="1115" w:type="pct"/>
          </w:tcPr>
          <w:p w14:paraId="07BE087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2057851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58997E3F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138D2E4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423A4C12" w14:textId="77777777" w:rsidTr="000D6C44">
        <w:tc>
          <w:tcPr>
            <w:tcW w:w="332" w:type="pct"/>
            <w:vAlign w:val="center"/>
          </w:tcPr>
          <w:p w14:paraId="2A14F9D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2.3.</w:t>
            </w:r>
          </w:p>
        </w:tc>
        <w:tc>
          <w:tcPr>
            <w:tcW w:w="1533" w:type="pct"/>
          </w:tcPr>
          <w:p w14:paraId="01C14F21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patalpų renginiams, organizacinės technikos, reikalingos projektui vykdyti, nuomos išlaidos</w:t>
            </w:r>
          </w:p>
        </w:tc>
        <w:tc>
          <w:tcPr>
            <w:tcW w:w="1115" w:type="pct"/>
          </w:tcPr>
          <w:p w14:paraId="700543E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150C0258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08C29E59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2D416E89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72ED1B73" w14:textId="77777777" w:rsidTr="000D6C44">
        <w:tc>
          <w:tcPr>
            <w:tcW w:w="332" w:type="pct"/>
            <w:vAlign w:val="center"/>
          </w:tcPr>
          <w:p w14:paraId="5185214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2.4.</w:t>
            </w:r>
          </w:p>
        </w:tc>
        <w:tc>
          <w:tcPr>
            <w:tcW w:w="1533" w:type="pct"/>
          </w:tcPr>
          <w:p w14:paraId="7B59CF31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ar-SA"/>
              </w:rPr>
              <w:t>paslaugų, teikiamų pagal autorines, paslaugų teikimo ir kt. sutartis, įskaitant mokesčius (</w:t>
            </w:r>
            <w:r w:rsidRPr="00941BD6">
              <w:rPr>
                <w:i/>
                <w:szCs w:val="24"/>
                <w:lang w:eastAsia="ar-SA"/>
              </w:rPr>
              <w:t>skiriant ne daugiau kaip 40 Eur už 1 val.</w:t>
            </w:r>
            <w:r w:rsidRPr="00941BD6">
              <w:rPr>
                <w:szCs w:val="24"/>
                <w:lang w:eastAsia="ar-SA"/>
              </w:rPr>
              <w:t>) išlaidos</w:t>
            </w:r>
            <w:r w:rsidRPr="00941BD6">
              <w:rPr>
                <w:szCs w:val="24"/>
                <w:lang w:eastAsia="lt-LT"/>
              </w:rPr>
              <w:t xml:space="preserve"> </w:t>
            </w:r>
          </w:p>
        </w:tc>
        <w:tc>
          <w:tcPr>
            <w:tcW w:w="1115" w:type="pct"/>
          </w:tcPr>
          <w:p w14:paraId="3F6E926C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0FF40A63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203F2094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30D1927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034414D4" w14:textId="77777777" w:rsidTr="000D6C44">
        <w:tc>
          <w:tcPr>
            <w:tcW w:w="332" w:type="pct"/>
            <w:vAlign w:val="center"/>
          </w:tcPr>
          <w:p w14:paraId="0D42EF69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2.5.</w:t>
            </w:r>
          </w:p>
        </w:tc>
        <w:tc>
          <w:tcPr>
            <w:tcW w:w="1533" w:type="pct"/>
          </w:tcPr>
          <w:p w14:paraId="5BE74085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maitinimo paslaugos (</w:t>
            </w:r>
            <w:r w:rsidRPr="00941BD6">
              <w:rPr>
                <w:i/>
                <w:szCs w:val="24"/>
                <w:lang w:eastAsia="lt-LT"/>
              </w:rPr>
              <w:t>skiriant</w:t>
            </w:r>
            <w:r w:rsidRPr="00941BD6">
              <w:rPr>
                <w:szCs w:val="24"/>
                <w:lang w:eastAsia="lt-LT"/>
              </w:rPr>
              <w:t xml:space="preserve"> </w:t>
            </w:r>
            <w:r w:rsidRPr="00941BD6">
              <w:rPr>
                <w:i/>
                <w:szCs w:val="24"/>
                <w:lang w:eastAsia="lt-LT"/>
              </w:rPr>
              <w:t>ne daugiau kaip 10 Eur 1 asmeniui per dieną; kavos pertraukos (seminarų, konferencijų, mokymų metu) išlaido, skiriant ne daugiau kaip 3 Eur  1 asmeniui)</w:t>
            </w:r>
          </w:p>
        </w:tc>
        <w:tc>
          <w:tcPr>
            <w:tcW w:w="1115" w:type="pct"/>
          </w:tcPr>
          <w:p w14:paraId="51A3230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7A84A9C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4E71FB07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05B81D2E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7E8C884F" w14:textId="77777777" w:rsidTr="000D6C44">
        <w:tc>
          <w:tcPr>
            <w:tcW w:w="332" w:type="pct"/>
            <w:vAlign w:val="center"/>
          </w:tcPr>
          <w:p w14:paraId="65DFB57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2.6.</w:t>
            </w:r>
          </w:p>
        </w:tc>
        <w:tc>
          <w:tcPr>
            <w:tcW w:w="1533" w:type="pct"/>
          </w:tcPr>
          <w:p w14:paraId="5240CB9A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apgyvendinimo paslaugos (</w:t>
            </w:r>
            <w:r w:rsidRPr="00941BD6">
              <w:rPr>
                <w:i/>
                <w:szCs w:val="24"/>
                <w:lang w:eastAsia="lt-LT"/>
              </w:rPr>
              <w:t>skiriant ne daugiau kaip 14 Eur 1 asmeniui per parą</w:t>
            </w:r>
            <w:r w:rsidRPr="00941BD6">
              <w:rPr>
                <w:szCs w:val="24"/>
                <w:lang w:eastAsia="lt-LT"/>
              </w:rPr>
              <w:t>)</w:t>
            </w:r>
          </w:p>
        </w:tc>
        <w:tc>
          <w:tcPr>
            <w:tcW w:w="1115" w:type="pct"/>
          </w:tcPr>
          <w:p w14:paraId="1ACFC716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30155F4D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3EF5CB5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76859AB2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7DCED421" w14:textId="77777777" w:rsidTr="000D6C44">
        <w:tc>
          <w:tcPr>
            <w:tcW w:w="332" w:type="pct"/>
            <w:vAlign w:val="center"/>
          </w:tcPr>
          <w:p w14:paraId="70564365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2.7.</w:t>
            </w:r>
          </w:p>
        </w:tc>
        <w:tc>
          <w:tcPr>
            <w:tcW w:w="1533" w:type="pct"/>
          </w:tcPr>
          <w:p w14:paraId="38646DE8" w14:textId="77777777" w:rsidR="005D3608" w:rsidRPr="00941BD6" w:rsidRDefault="005D3608" w:rsidP="005D360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viešinimo paslaugos (</w:t>
            </w:r>
            <w:r w:rsidRPr="00941BD6">
              <w:rPr>
                <w:i/>
                <w:szCs w:val="24"/>
                <w:lang w:eastAsia="lt-LT"/>
              </w:rPr>
              <w:t>reklaminė atributika, lankstinukai, straipsniai spaudoje, televizijos reportažai</w:t>
            </w:r>
            <w:r w:rsidRPr="00941BD6">
              <w:rPr>
                <w:szCs w:val="24"/>
                <w:lang w:eastAsia="lt-LT"/>
              </w:rPr>
              <w:t>)</w:t>
            </w:r>
          </w:p>
        </w:tc>
        <w:tc>
          <w:tcPr>
            <w:tcW w:w="1115" w:type="pct"/>
          </w:tcPr>
          <w:p w14:paraId="7FD92CA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84" w:type="pct"/>
          </w:tcPr>
          <w:p w14:paraId="4992040A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39" w:type="pct"/>
            <w:gridSpan w:val="2"/>
          </w:tcPr>
          <w:p w14:paraId="01B1CEAD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1D526A90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  <w:tr w:rsidR="004F2B96" w:rsidRPr="00941BD6" w14:paraId="086C28F1" w14:textId="77777777" w:rsidTr="000D6C44">
        <w:tc>
          <w:tcPr>
            <w:tcW w:w="332" w:type="pct"/>
            <w:vAlign w:val="center"/>
          </w:tcPr>
          <w:p w14:paraId="02ACE137" w14:textId="77777777" w:rsidR="004F2B96" w:rsidRPr="00941BD6" w:rsidRDefault="004F2B96" w:rsidP="005D3608">
            <w:pPr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2.8.</w:t>
            </w:r>
          </w:p>
        </w:tc>
        <w:tc>
          <w:tcPr>
            <w:tcW w:w="1533" w:type="pct"/>
          </w:tcPr>
          <w:p w14:paraId="3D48ABC2" w14:textId="77777777" w:rsidR="004F2B96" w:rsidRPr="00941BD6" w:rsidRDefault="004F2B96" w:rsidP="00BC71F8">
            <w:pPr>
              <w:jc w:val="both"/>
              <w:rPr>
                <w:szCs w:val="24"/>
                <w:lang w:eastAsia="lt-LT"/>
              </w:rPr>
            </w:pPr>
            <w:r w:rsidRPr="00941BD6">
              <w:rPr>
                <w:szCs w:val="24"/>
                <w:lang w:eastAsia="lt-LT"/>
              </w:rPr>
              <w:t>komisinis mokestis už  finansų įstaigos dokumentų, susijusių su projekto veiklomis, tvarkymą, išskyrus metinį finansų įstaig</w:t>
            </w:r>
            <w:r w:rsidR="00BC71F8" w:rsidRPr="00941BD6">
              <w:rPr>
                <w:szCs w:val="24"/>
                <w:lang w:eastAsia="lt-LT"/>
              </w:rPr>
              <w:t>os</w:t>
            </w:r>
            <w:r w:rsidRPr="00941BD6">
              <w:rPr>
                <w:szCs w:val="24"/>
                <w:lang w:eastAsia="lt-LT"/>
              </w:rPr>
              <w:t xml:space="preserve"> kortelės aptarnavimo mokestį</w:t>
            </w:r>
          </w:p>
        </w:tc>
        <w:tc>
          <w:tcPr>
            <w:tcW w:w="1115" w:type="pct"/>
          </w:tcPr>
          <w:p w14:paraId="27F214D6" w14:textId="77777777" w:rsidR="004F2B96" w:rsidRPr="00941BD6" w:rsidRDefault="004F2B96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6" w:type="pct"/>
            <w:gridSpan w:val="2"/>
          </w:tcPr>
          <w:p w14:paraId="0D161AAE" w14:textId="77777777" w:rsidR="004F2B96" w:rsidRPr="00941BD6" w:rsidRDefault="004F2B96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27" w:type="pct"/>
          </w:tcPr>
          <w:p w14:paraId="240A3CE2" w14:textId="77777777" w:rsidR="004F2B96" w:rsidRPr="00941BD6" w:rsidRDefault="004F2B96" w:rsidP="005D3608">
            <w:pPr>
              <w:rPr>
                <w:szCs w:val="24"/>
                <w:lang w:eastAsia="lt-LT"/>
              </w:rPr>
            </w:pPr>
          </w:p>
        </w:tc>
        <w:tc>
          <w:tcPr>
            <w:tcW w:w="697" w:type="pct"/>
          </w:tcPr>
          <w:p w14:paraId="37CE825E" w14:textId="77777777" w:rsidR="004F2B96" w:rsidRPr="00941BD6" w:rsidRDefault="004F2B96" w:rsidP="005D3608">
            <w:pPr>
              <w:rPr>
                <w:szCs w:val="24"/>
                <w:lang w:eastAsia="lt-LT"/>
              </w:rPr>
            </w:pPr>
          </w:p>
        </w:tc>
      </w:tr>
      <w:tr w:rsidR="005D3608" w:rsidRPr="00941BD6" w14:paraId="4A7252B4" w14:textId="77777777" w:rsidTr="000D6C44">
        <w:tc>
          <w:tcPr>
            <w:tcW w:w="4303" w:type="pct"/>
            <w:gridSpan w:val="6"/>
            <w:vAlign w:val="center"/>
          </w:tcPr>
          <w:p w14:paraId="386B6265" w14:textId="77777777" w:rsidR="005D3608" w:rsidRPr="00941BD6" w:rsidRDefault="005D3608" w:rsidP="005D3608">
            <w:pPr>
              <w:jc w:val="right"/>
              <w:rPr>
                <w:b/>
                <w:bCs/>
                <w:szCs w:val="24"/>
                <w:lang w:eastAsia="lt-LT"/>
              </w:rPr>
            </w:pPr>
            <w:r w:rsidRPr="00941BD6">
              <w:rPr>
                <w:b/>
                <w:bCs/>
                <w:szCs w:val="24"/>
                <w:lang w:eastAsia="lt-LT"/>
              </w:rPr>
              <w:t>Iš viso:</w:t>
            </w:r>
          </w:p>
        </w:tc>
        <w:tc>
          <w:tcPr>
            <w:tcW w:w="697" w:type="pct"/>
          </w:tcPr>
          <w:p w14:paraId="0AAA830D" w14:textId="77777777" w:rsidR="005D3608" w:rsidRPr="00941BD6" w:rsidRDefault="005D3608" w:rsidP="005D3608">
            <w:pPr>
              <w:rPr>
                <w:szCs w:val="24"/>
                <w:lang w:eastAsia="lt-LT"/>
              </w:rPr>
            </w:pPr>
          </w:p>
        </w:tc>
      </w:tr>
    </w:tbl>
    <w:p w14:paraId="1EDB9A16" w14:textId="77777777" w:rsidR="005D3608" w:rsidRPr="00941BD6" w:rsidRDefault="005D3608" w:rsidP="005D3608">
      <w:pPr>
        <w:rPr>
          <w:szCs w:val="20"/>
        </w:rPr>
      </w:pPr>
    </w:p>
    <w:p w14:paraId="69B2F789" w14:textId="77777777" w:rsidR="005D3608" w:rsidRPr="00941BD6" w:rsidRDefault="005D3608" w:rsidP="005D3608">
      <w:pPr>
        <w:rPr>
          <w:rFonts w:eastAsia="Calibri"/>
          <w:szCs w:val="24"/>
        </w:rPr>
      </w:pPr>
      <w:r w:rsidRPr="00941BD6">
        <w:rPr>
          <w:rFonts w:eastAsia="Calibri"/>
          <w:szCs w:val="24"/>
        </w:rPr>
        <w:t>Projekto vadovas            _______________         __________________          _________________</w:t>
      </w:r>
    </w:p>
    <w:p w14:paraId="11CF2FCB" w14:textId="77777777" w:rsidR="005D3608" w:rsidRPr="00941BD6" w:rsidRDefault="005D3608" w:rsidP="005D3608">
      <w:pPr>
        <w:ind w:firstLine="3038"/>
        <w:rPr>
          <w:rFonts w:eastAsia="Calibri"/>
          <w:szCs w:val="24"/>
          <w:vertAlign w:val="superscript"/>
        </w:rPr>
      </w:pPr>
      <w:r w:rsidRPr="00941BD6">
        <w:rPr>
          <w:rFonts w:eastAsia="Calibri"/>
          <w:szCs w:val="24"/>
          <w:vertAlign w:val="superscript"/>
        </w:rPr>
        <w:t>(parašas)                                        (vardas, pavardė)                                      (telefono  Nr.)</w:t>
      </w:r>
    </w:p>
    <w:p w14:paraId="5DEDDE29" w14:textId="0970A08B" w:rsidR="000D6C44" w:rsidRDefault="005D3608" w:rsidP="000D6C44">
      <w:pPr>
        <w:jc w:val="center"/>
        <w:rPr>
          <w:rFonts w:eastAsia="Calibri"/>
          <w:szCs w:val="24"/>
        </w:rPr>
      </w:pPr>
      <w:r w:rsidRPr="00941BD6">
        <w:rPr>
          <w:rFonts w:eastAsia="Calibri"/>
          <w:szCs w:val="24"/>
        </w:rPr>
        <w:t>___________________</w:t>
      </w:r>
      <w:r w:rsidR="000D6C44">
        <w:rPr>
          <w:rFonts w:eastAsia="Calibri"/>
          <w:szCs w:val="24"/>
        </w:rPr>
        <w:br w:type="page"/>
      </w:r>
    </w:p>
    <w:p w14:paraId="73ED2475" w14:textId="49E35385" w:rsidR="000024F8" w:rsidRPr="000024F8" w:rsidRDefault="000024F8" w:rsidP="000D6C44">
      <w:pPr>
        <w:autoSpaceDN w:val="0"/>
        <w:spacing w:after="160" w:line="276" w:lineRule="auto"/>
        <w:ind w:left="5040" w:firstLine="720"/>
        <w:jc w:val="right"/>
        <w:rPr>
          <w:szCs w:val="20"/>
        </w:rPr>
      </w:pPr>
      <w:r>
        <w:rPr>
          <w:bCs/>
          <w:szCs w:val="20"/>
        </w:rPr>
        <w:lastRenderedPageBreak/>
        <w:t>L</w:t>
      </w:r>
      <w:r w:rsidRPr="000024F8">
        <w:rPr>
          <w:bCs/>
          <w:szCs w:val="20"/>
        </w:rPr>
        <w:t>yginamasis variantas</w:t>
      </w:r>
    </w:p>
    <w:p w14:paraId="6B9C9549" w14:textId="77777777" w:rsidR="000024F8" w:rsidRPr="000024F8" w:rsidRDefault="000024F8" w:rsidP="000024F8">
      <w:pPr>
        <w:suppressAutoHyphens/>
        <w:autoSpaceDN w:val="0"/>
        <w:jc w:val="center"/>
        <w:rPr>
          <w:szCs w:val="20"/>
        </w:rPr>
      </w:pPr>
      <w:r w:rsidRPr="000024F8">
        <w:rPr>
          <w:noProof/>
          <w:szCs w:val="20"/>
          <w:lang w:eastAsia="lt-LT"/>
        </w:rPr>
        <w:drawing>
          <wp:inline distT="0" distB="0" distL="0" distR="0" wp14:anchorId="2E4F9DF8" wp14:editId="3F6BF388">
            <wp:extent cx="716276" cy="716276"/>
            <wp:effectExtent l="0" t="0" r="7624" b="7624"/>
            <wp:docPr id="696376682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1180A3A" w14:textId="77777777" w:rsidR="000024F8" w:rsidRPr="000024F8" w:rsidRDefault="000024F8" w:rsidP="000024F8">
      <w:pPr>
        <w:suppressAutoHyphens/>
        <w:autoSpaceDN w:val="0"/>
        <w:jc w:val="center"/>
        <w:rPr>
          <w:b/>
          <w:szCs w:val="20"/>
          <w:lang w:eastAsia="lt-LT"/>
        </w:rPr>
      </w:pPr>
      <w:r w:rsidRPr="000024F8">
        <w:rPr>
          <w:b/>
          <w:szCs w:val="20"/>
          <w:lang w:eastAsia="lt-LT"/>
        </w:rPr>
        <w:t>ANYKŠČIŲ RAJONO SAVIVALDYBĖS</w:t>
      </w:r>
    </w:p>
    <w:p w14:paraId="424D44E3" w14:textId="77777777" w:rsidR="000024F8" w:rsidRPr="000024F8" w:rsidRDefault="000024F8" w:rsidP="000024F8">
      <w:pPr>
        <w:suppressAutoHyphens/>
        <w:autoSpaceDN w:val="0"/>
        <w:jc w:val="center"/>
        <w:rPr>
          <w:b/>
          <w:szCs w:val="20"/>
        </w:rPr>
      </w:pPr>
      <w:r w:rsidRPr="000024F8">
        <w:rPr>
          <w:b/>
          <w:szCs w:val="20"/>
        </w:rPr>
        <w:t>TARYBA</w:t>
      </w:r>
    </w:p>
    <w:p w14:paraId="29588F02" w14:textId="77777777" w:rsidR="000024F8" w:rsidRPr="000024F8" w:rsidRDefault="000024F8" w:rsidP="000024F8">
      <w:pPr>
        <w:suppressAutoHyphens/>
        <w:autoSpaceDN w:val="0"/>
        <w:jc w:val="center"/>
        <w:rPr>
          <w:b/>
          <w:szCs w:val="20"/>
        </w:rPr>
      </w:pPr>
    </w:p>
    <w:p w14:paraId="457311B3" w14:textId="77777777" w:rsidR="000024F8" w:rsidRPr="000024F8" w:rsidRDefault="000024F8" w:rsidP="000024F8">
      <w:pPr>
        <w:suppressAutoHyphens/>
        <w:autoSpaceDN w:val="0"/>
        <w:jc w:val="center"/>
        <w:rPr>
          <w:b/>
          <w:szCs w:val="20"/>
        </w:rPr>
      </w:pPr>
      <w:r w:rsidRPr="000024F8">
        <w:rPr>
          <w:b/>
          <w:szCs w:val="20"/>
        </w:rPr>
        <w:t>SPRENDIMAS</w:t>
      </w:r>
    </w:p>
    <w:p w14:paraId="6A7ACEED" w14:textId="77777777" w:rsidR="000024F8" w:rsidRPr="000024F8" w:rsidRDefault="000024F8" w:rsidP="000024F8">
      <w:pPr>
        <w:suppressAutoHyphens/>
        <w:autoSpaceDN w:val="0"/>
        <w:jc w:val="center"/>
        <w:rPr>
          <w:szCs w:val="20"/>
        </w:rPr>
      </w:pPr>
      <w:r w:rsidRPr="000024F8">
        <w:rPr>
          <w:b/>
          <w:bCs/>
          <w:kern w:val="3"/>
          <w:szCs w:val="24"/>
        </w:rPr>
        <w:t>DĖL ANYKŠČIŲ RAJONO SAVIVALDYBĖS TARYBOS 2024 M. KOVO 1 D. SPRENDIMO NR. 1-TS-41 „</w:t>
      </w:r>
      <w:r w:rsidRPr="000024F8">
        <w:rPr>
          <w:b/>
          <w:szCs w:val="20"/>
        </w:rPr>
        <w:fldChar w:fldCharType="begin"/>
      </w:r>
      <w:r w:rsidRPr="000024F8">
        <w:rPr>
          <w:b/>
          <w:szCs w:val="20"/>
        </w:rPr>
        <w:instrText xml:space="preserve"> FILLIN "Pavadinimas" </w:instrText>
      </w:r>
      <w:r w:rsidRPr="000024F8">
        <w:rPr>
          <w:b/>
          <w:szCs w:val="20"/>
        </w:rPr>
        <w:fldChar w:fldCharType="separate"/>
      </w:r>
      <w:r w:rsidRPr="000024F8">
        <w:rPr>
          <w:b/>
          <w:szCs w:val="20"/>
        </w:rPr>
        <w:t xml:space="preserve">DĖL </w:t>
      </w:r>
      <w:r w:rsidRPr="000024F8">
        <w:rPr>
          <w:b/>
          <w:szCs w:val="20"/>
        </w:rPr>
        <w:fldChar w:fldCharType="end"/>
      </w:r>
      <w:r w:rsidRPr="000024F8">
        <w:rPr>
          <w:b/>
          <w:szCs w:val="20"/>
        </w:rPr>
        <w:t xml:space="preserve">JAUNIMO UŽIMTUMO SKATINIMO PROJEKTŲ FINANSAVIMO TVARKOS APRAŠO PATVIRTINIMO“ PAKEITIMO </w:t>
      </w:r>
    </w:p>
    <w:p w14:paraId="04613E35" w14:textId="77777777" w:rsidR="000024F8" w:rsidRPr="000024F8" w:rsidRDefault="000024F8" w:rsidP="000024F8">
      <w:pPr>
        <w:suppressAutoHyphens/>
        <w:autoSpaceDN w:val="0"/>
        <w:jc w:val="center"/>
        <w:rPr>
          <w:szCs w:val="20"/>
        </w:rPr>
      </w:pPr>
    </w:p>
    <w:p w14:paraId="219C1E25" w14:textId="77777777" w:rsidR="000024F8" w:rsidRPr="000024F8" w:rsidRDefault="000024F8" w:rsidP="000024F8">
      <w:pPr>
        <w:suppressAutoHyphens/>
        <w:autoSpaceDN w:val="0"/>
        <w:jc w:val="center"/>
        <w:rPr>
          <w:szCs w:val="20"/>
        </w:rPr>
      </w:pPr>
      <w:r w:rsidRPr="000024F8">
        <w:rPr>
          <w:szCs w:val="20"/>
        </w:rPr>
        <w:t xml:space="preserve">2026 m. balandžio   d. Nr. 1-TS- </w:t>
      </w:r>
    </w:p>
    <w:p w14:paraId="7D3D2F54" w14:textId="77777777" w:rsidR="000024F8" w:rsidRPr="000024F8" w:rsidRDefault="000024F8" w:rsidP="000024F8">
      <w:pPr>
        <w:suppressAutoHyphens/>
        <w:autoSpaceDN w:val="0"/>
        <w:jc w:val="center"/>
        <w:rPr>
          <w:szCs w:val="20"/>
        </w:rPr>
      </w:pPr>
      <w:r w:rsidRPr="000024F8">
        <w:rPr>
          <w:szCs w:val="20"/>
        </w:rPr>
        <w:t>Anykščiai</w:t>
      </w:r>
    </w:p>
    <w:p w14:paraId="2F4DAB11" w14:textId="77777777" w:rsidR="000024F8" w:rsidRPr="000024F8" w:rsidRDefault="000024F8" w:rsidP="000024F8">
      <w:pPr>
        <w:suppressAutoHyphens/>
        <w:autoSpaceDN w:val="0"/>
        <w:spacing w:line="360" w:lineRule="auto"/>
        <w:jc w:val="both"/>
        <w:rPr>
          <w:szCs w:val="20"/>
        </w:rPr>
      </w:pPr>
    </w:p>
    <w:p w14:paraId="51A88743" w14:textId="3FA4DAB9" w:rsidR="000024F8" w:rsidRPr="000024F8" w:rsidRDefault="000024F8" w:rsidP="000024F8">
      <w:pPr>
        <w:tabs>
          <w:tab w:val="left" w:pos="9639"/>
        </w:tabs>
        <w:suppressAutoHyphens/>
        <w:autoSpaceDN w:val="0"/>
        <w:spacing w:line="360" w:lineRule="auto"/>
        <w:ind w:firstLine="720"/>
        <w:jc w:val="both"/>
        <w:rPr>
          <w:rFonts w:eastAsia="Calibri"/>
          <w:szCs w:val="24"/>
        </w:rPr>
      </w:pPr>
      <w:r w:rsidRPr="000024F8">
        <w:rPr>
          <w:rFonts w:eastAsia="Calibri"/>
          <w:szCs w:val="24"/>
        </w:rPr>
        <w:t xml:space="preserve">Vadovaudamasi Lietuvos Respublikos vietos savivaldos įstatymo 6 straipsnio 8 punktu, </w:t>
      </w:r>
      <w:r w:rsidRPr="000024F8">
        <w:rPr>
          <w:rFonts w:eastAsia="Calibri"/>
          <w:color w:val="000000"/>
          <w:szCs w:val="24"/>
          <w:shd w:val="clear" w:color="auto" w:fill="FFFFFF"/>
        </w:rPr>
        <w:t>7 straipsnio 19 punktu, 15 straipsnio 4 dalimi, 16 straipsnio 1 dalimi,</w:t>
      </w:r>
      <w:r w:rsidRPr="000024F8">
        <w:rPr>
          <w:rFonts w:ascii="Calibri" w:eastAsia="Calibri" w:hAnsi="Calibri"/>
          <w:color w:val="000000"/>
          <w:szCs w:val="20"/>
          <w:shd w:val="clear" w:color="auto" w:fill="FFFFFF"/>
        </w:rPr>
        <w:t xml:space="preserve"> </w:t>
      </w:r>
      <w:r w:rsidRPr="000024F8">
        <w:rPr>
          <w:rFonts w:eastAsia="Calibri"/>
          <w:szCs w:val="24"/>
        </w:rPr>
        <w:t xml:space="preserve">Anykščių rajono savivaldybės taryba </w:t>
      </w:r>
      <w:r w:rsidR="00D9326D">
        <w:rPr>
          <w:rFonts w:eastAsia="Calibri"/>
          <w:szCs w:val="24"/>
        </w:rPr>
        <w:t xml:space="preserve">                      </w:t>
      </w:r>
      <w:r w:rsidRPr="000024F8">
        <w:rPr>
          <w:rFonts w:eastAsia="Calibri"/>
          <w:szCs w:val="24"/>
        </w:rPr>
        <w:t>n u s p r e n d ž i a :</w:t>
      </w:r>
    </w:p>
    <w:p w14:paraId="4959F83F" w14:textId="77777777" w:rsidR="000024F8" w:rsidRPr="000024F8" w:rsidRDefault="000024F8" w:rsidP="000024F8">
      <w:pPr>
        <w:suppressAutoHyphens/>
        <w:autoSpaceDN w:val="0"/>
        <w:spacing w:line="360" w:lineRule="auto"/>
        <w:ind w:firstLine="720"/>
        <w:jc w:val="both"/>
        <w:rPr>
          <w:szCs w:val="20"/>
        </w:rPr>
      </w:pPr>
      <w:r w:rsidRPr="000024F8">
        <w:rPr>
          <w:szCs w:val="20"/>
        </w:rPr>
        <w:t>1. Pakeisti Anykščių rajono savivaldybės tarybos 2024 m. kovo 1 d. sprendimo Nr. 1-TS-41 „Dėl jaunimo užimtumo skatinimo projektų finansavimo tvarkos aprašo patvirtinimo “ preambulę ir ją išdėstyti taip:</w:t>
      </w:r>
    </w:p>
    <w:p w14:paraId="1B9559BD" w14:textId="5E13A7DD" w:rsidR="000024F8" w:rsidRPr="000024F8" w:rsidRDefault="000024F8" w:rsidP="000024F8">
      <w:pPr>
        <w:suppressAutoHyphens/>
        <w:autoSpaceDN w:val="0"/>
        <w:spacing w:line="360" w:lineRule="auto"/>
        <w:ind w:firstLine="720"/>
        <w:jc w:val="both"/>
        <w:rPr>
          <w:szCs w:val="20"/>
        </w:rPr>
      </w:pPr>
      <w:r w:rsidRPr="000024F8">
        <w:rPr>
          <w:szCs w:val="20"/>
        </w:rPr>
        <w:t>„</w:t>
      </w:r>
      <w:r w:rsidRPr="000024F8">
        <w:rPr>
          <w:rFonts w:eastAsia="Calibri"/>
          <w:szCs w:val="24"/>
        </w:rPr>
        <w:t xml:space="preserve">Vadovaudamasi Lietuvos Respublikos vietos savivaldos įstatymo 6 straipsnio 8 punktu, </w:t>
      </w:r>
      <w:r w:rsidRPr="000024F8">
        <w:rPr>
          <w:rFonts w:eastAsia="Calibri"/>
          <w:color w:val="000000"/>
          <w:szCs w:val="24"/>
          <w:shd w:val="clear" w:color="auto" w:fill="FFFFFF"/>
        </w:rPr>
        <w:t>7 straipsnio 19 punktu, 15 straipsnio 4 dalimi, 16 straipsnio 1 dalimi,</w:t>
      </w:r>
      <w:r w:rsidRPr="000024F8">
        <w:rPr>
          <w:rFonts w:ascii="Calibri" w:eastAsia="Calibri" w:hAnsi="Calibri"/>
          <w:color w:val="000000"/>
          <w:szCs w:val="20"/>
          <w:shd w:val="clear" w:color="auto" w:fill="FFFFFF"/>
        </w:rPr>
        <w:t xml:space="preserve"> </w:t>
      </w:r>
      <w:r w:rsidRPr="000024F8">
        <w:rPr>
          <w:rFonts w:eastAsia="Calibri"/>
          <w:color w:val="000000"/>
          <w:szCs w:val="24"/>
          <w:shd w:val="clear" w:color="auto" w:fill="FFFFFF"/>
        </w:rPr>
        <w:t>Nacionalinės jaunimo politikos 2023–2027 metų veiksmų planu, patvirtintu L</w:t>
      </w:r>
      <w:r w:rsidRPr="000024F8">
        <w:rPr>
          <w:rFonts w:eastAsia="Calibri"/>
          <w:szCs w:val="24"/>
        </w:rPr>
        <w:t xml:space="preserve">ietuvos Respublikos socialinės apsaugos ir darbo ministro 2023 m. liepos 17 d. įsakymu Nr. A1-469 ,,Dėl nacionalinės jaunimo politikos 2023–2027 metų veiksmų plano patvirtinimo“, </w:t>
      </w:r>
      <w:r w:rsidRPr="000024F8">
        <w:rPr>
          <w:rFonts w:eastAsia="Calibri"/>
          <w:b/>
          <w:bCs/>
          <w:szCs w:val="24"/>
        </w:rPr>
        <w:t>siekdama įgyvendinti Anykščių rajono savivaldybės 2026–2028 metų strateginio veiklos plano, patvirtinto Anykščių rajono savivaldybės tarybos  2026 m. vasario 12 d. sprendimu Nr. 1-TS-18  ,,Dėl Anykščių rajono savivaldybės 2026–2028 metų strateginio veiklos plano patvirtinimo“, 6 programos ,,Kokybiškos švietimo sistemos kūrimo, sporto skatinimo ir jaunimo užimtumo programa“ priemonę Nr. 6.1.1.01 ,,Jaunimo užimtumo skatinimas“</w:t>
      </w:r>
      <w:r w:rsidRPr="000024F8">
        <w:rPr>
          <w:rFonts w:eastAsia="Calibri"/>
          <w:szCs w:val="24"/>
        </w:rPr>
        <w:t xml:space="preserve">, </w:t>
      </w:r>
      <w:r w:rsidRPr="000024F8">
        <w:rPr>
          <w:rFonts w:eastAsia="Calibri"/>
          <w:strike/>
          <w:szCs w:val="24"/>
        </w:rPr>
        <w:t>siekdama įgyvendinti Anykščių rajono savivaldybės 2025–2027 metų strateginio veiklos plano, patvirtinto Anykščių rajono savivaldybės tarybos  2025 m. vasario 7 d. sprendimu Nr. 1-TS-21  ,,Dėl Anykščių rajono savivaldybės 2025–2027 metų strateginio veiklos plano patvirtinimo“, 6 programos ,,Kokybiškos švietimo sistemos kūrimo, sporto skatinimo ir jaunimo užimtumo programa“ priemonę Nr. 6.1.1.01 ,,Jaunimo užimtumo skatinimas“</w:t>
      </w:r>
      <w:r w:rsidRPr="000024F8">
        <w:rPr>
          <w:rFonts w:eastAsia="Calibri"/>
          <w:szCs w:val="24"/>
        </w:rPr>
        <w:t xml:space="preserve">, Anykščių rajono savivaldybės taryba  </w:t>
      </w:r>
      <w:r w:rsidRPr="000024F8">
        <w:rPr>
          <w:spacing w:val="40"/>
          <w:szCs w:val="20"/>
        </w:rPr>
        <w:t>nusprendžia</w:t>
      </w:r>
      <w:r w:rsidRPr="000024F8">
        <w:rPr>
          <w:szCs w:val="20"/>
        </w:rPr>
        <w:t>: “.</w:t>
      </w:r>
    </w:p>
    <w:p w14:paraId="4BA05AC3" w14:textId="77777777" w:rsidR="000024F8" w:rsidRPr="000024F8" w:rsidRDefault="000024F8" w:rsidP="000024F8">
      <w:pPr>
        <w:tabs>
          <w:tab w:val="left" w:pos="9639"/>
        </w:tabs>
        <w:suppressAutoHyphens/>
        <w:autoSpaceDN w:val="0"/>
        <w:spacing w:line="360" w:lineRule="auto"/>
        <w:ind w:firstLine="851"/>
        <w:jc w:val="both"/>
        <w:rPr>
          <w:rFonts w:eastAsia="Calibri"/>
          <w:szCs w:val="24"/>
        </w:rPr>
      </w:pPr>
      <w:r w:rsidRPr="000024F8">
        <w:rPr>
          <w:szCs w:val="20"/>
        </w:rPr>
        <w:t xml:space="preserve">2. Pakeisti </w:t>
      </w:r>
      <w:r w:rsidRPr="000024F8">
        <w:rPr>
          <w:rFonts w:eastAsia="Calibri"/>
          <w:szCs w:val="24"/>
        </w:rPr>
        <w:t xml:space="preserve">Jaunimo užimtumo skatinimo projektų finansavimo tvarkos aprašo, patvirtinto Anykščių rajono savivaldybės tarybos 2024 m. kovo 1 d. sprendimu Nr. 1-TS-41 ,,Dėl jaunimo </w:t>
      </w:r>
      <w:r w:rsidRPr="000024F8">
        <w:rPr>
          <w:rFonts w:eastAsia="Calibri"/>
          <w:szCs w:val="24"/>
        </w:rPr>
        <w:lastRenderedPageBreak/>
        <w:t>užimtumo skatinimo projektų finansavimo tvarkos aprašo patvirtinimo“, 6 priedą ,,Biudžeto lėšų naudojimo sutartis“ ir jį išdėstyti nauja redakcija (pridedama).</w:t>
      </w:r>
    </w:p>
    <w:p w14:paraId="61C6C008" w14:textId="77777777" w:rsidR="000024F8" w:rsidRPr="000024F8" w:rsidRDefault="000024F8" w:rsidP="000024F8">
      <w:pPr>
        <w:suppressAutoHyphens/>
        <w:autoSpaceDN w:val="0"/>
        <w:spacing w:line="360" w:lineRule="auto"/>
        <w:ind w:firstLine="720"/>
        <w:jc w:val="both"/>
        <w:rPr>
          <w:szCs w:val="20"/>
        </w:rPr>
      </w:pPr>
      <w:r w:rsidRPr="000024F8">
        <w:rPr>
          <w:szCs w:val="20"/>
        </w:rPr>
        <w:t xml:space="preserve">Šis sprendimas skelbiamas Teisės aktų registre ir Anykščių rajono savivaldybės interneto svetainėje </w:t>
      </w:r>
      <w:hyperlink r:id="rId13" w:history="1">
        <w:r w:rsidRPr="000024F8">
          <w:rPr>
            <w:color w:val="467886"/>
            <w:szCs w:val="20"/>
            <w:u w:val="single"/>
          </w:rPr>
          <w:t>www.anyksciai.lt</w:t>
        </w:r>
      </w:hyperlink>
      <w:r w:rsidRPr="000024F8">
        <w:rPr>
          <w:szCs w:val="20"/>
        </w:rPr>
        <w:t>.</w:t>
      </w:r>
    </w:p>
    <w:p w14:paraId="20C1E0E7" w14:textId="77777777" w:rsidR="000024F8" w:rsidRPr="000024F8" w:rsidRDefault="000024F8" w:rsidP="000024F8">
      <w:pPr>
        <w:suppressAutoHyphens/>
        <w:autoSpaceDN w:val="0"/>
        <w:spacing w:line="360" w:lineRule="auto"/>
        <w:jc w:val="both"/>
        <w:rPr>
          <w:bCs/>
          <w:szCs w:val="20"/>
        </w:rPr>
      </w:pPr>
    </w:p>
    <w:p w14:paraId="48DDCA45" w14:textId="77777777" w:rsidR="000024F8" w:rsidRPr="000024F8" w:rsidRDefault="000024F8" w:rsidP="000024F8">
      <w:pPr>
        <w:suppressAutoHyphens/>
        <w:autoSpaceDN w:val="0"/>
        <w:spacing w:line="360" w:lineRule="auto"/>
        <w:jc w:val="both"/>
        <w:rPr>
          <w:bCs/>
          <w:szCs w:val="20"/>
        </w:rPr>
      </w:pPr>
    </w:p>
    <w:p w14:paraId="7FA5966C" w14:textId="77777777" w:rsidR="000024F8" w:rsidRPr="000024F8" w:rsidRDefault="000024F8" w:rsidP="000024F8">
      <w:pPr>
        <w:tabs>
          <w:tab w:val="right" w:pos="9638"/>
        </w:tabs>
        <w:suppressAutoHyphens/>
        <w:autoSpaceDN w:val="0"/>
        <w:spacing w:line="276" w:lineRule="auto"/>
        <w:rPr>
          <w:bCs/>
          <w:szCs w:val="20"/>
        </w:rPr>
      </w:pPr>
      <w:r w:rsidRPr="000024F8">
        <w:rPr>
          <w:bCs/>
          <w:szCs w:val="20"/>
        </w:rPr>
        <w:t>Meras</w:t>
      </w:r>
      <w:r w:rsidRPr="000024F8">
        <w:rPr>
          <w:bCs/>
          <w:szCs w:val="20"/>
        </w:rPr>
        <w:tab/>
        <w:t>Kęstutis Tubis</w:t>
      </w:r>
    </w:p>
    <w:p w14:paraId="0E88B9E1" w14:textId="77777777" w:rsidR="000024F8" w:rsidRPr="000024F8" w:rsidRDefault="000024F8" w:rsidP="000024F8">
      <w:pPr>
        <w:suppressAutoHyphens/>
        <w:autoSpaceDN w:val="0"/>
        <w:rPr>
          <w:szCs w:val="20"/>
        </w:rPr>
      </w:pPr>
    </w:p>
    <w:p w14:paraId="3B72B2CD" w14:textId="3107E44B" w:rsidR="000D6C44" w:rsidRDefault="000D6C44">
      <w:pPr>
        <w:spacing w:after="200" w:line="276" w:lineRule="auto"/>
      </w:pPr>
      <w:r>
        <w:br w:type="page"/>
      </w:r>
    </w:p>
    <w:p w14:paraId="08ADD75C" w14:textId="77777777" w:rsidR="000024F8" w:rsidRDefault="000024F8" w:rsidP="000024F8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>ANYKŠČIŲ RAJONO SAVIVALDYBĖS TARYBOS SPRENDIMO</w:t>
      </w:r>
    </w:p>
    <w:p w14:paraId="102BA204" w14:textId="77777777" w:rsidR="000024F8" w:rsidRDefault="000024F8" w:rsidP="000024F8">
      <w:pPr>
        <w:jc w:val="center"/>
      </w:pPr>
      <w:r>
        <w:rPr>
          <w:b/>
        </w:rPr>
        <w:t>„</w:t>
      </w:r>
      <w:r>
        <w:rPr>
          <w:b/>
          <w:bCs/>
          <w:szCs w:val="24"/>
        </w:rPr>
        <w:t xml:space="preserve">DĖL ANYKŠČIŲ RAJONO SAVIVALDYBĖS TARYBOS 2024 M. KOVO 1 D. SPRENDIMO NR. 1-TS-41 „DĖL </w:t>
      </w:r>
      <w:r w:rsidRPr="00941BD6">
        <w:rPr>
          <w:rFonts w:eastAsia="Calibri"/>
          <w:b/>
          <w:szCs w:val="24"/>
        </w:rPr>
        <w:t>JAUNIMO UŽIMTUMO SKATINIMO PROJEKTŲ FINANSAVIMO TVARKOS APRAŠO PATVIRTINIMO</w:t>
      </w:r>
      <w:r>
        <w:rPr>
          <w:rFonts w:eastAsia="Calibri"/>
          <w:b/>
          <w:szCs w:val="24"/>
        </w:rPr>
        <w:t xml:space="preserve">“ </w:t>
      </w:r>
      <w:r>
        <w:rPr>
          <w:b/>
        </w:rPr>
        <w:t>PAKEITIMO</w:t>
      </w:r>
    </w:p>
    <w:p w14:paraId="74F332C4" w14:textId="77777777" w:rsidR="000024F8" w:rsidRDefault="000024F8" w:rsidP="000024F8">
      <w:pPr>
        <w:tabs>
          <w:tab w:val="left" w:pos="7371"/>
        </w:tabs>
        <w:jc w:val="center"/>
        <w:rPr>
          <w:b/>
          <w:bCs/>
        </w:rPr>
      </w:pPr>
      <w:r>
        <w:rPr>
          <w:b/>
          <w:bCs/>
        </w:rPr>
        <w:t>PROJEKTO AIŠKINAMASIS RAŠTAS</w:t>
      </w:r>
    </w:p>
    <w:p w14:paraId="6D832E77" w14:textId="77777777" w:rsidR="000024F8" w:rsidRDefault="000024F8" w:rsidP="000024F8">
      <w:pPr>
        <w:tabs>
          <w:tab w:val="left" w:pos="7371"/>
        </w:tabs>
        <w:jc w:val="both"/>
        <w:rPr>
          <w:b/>
          <w:bCs/>
        </w:rPr>
      </w:pPr>
    </w:p>
    <w:p w14:paraId="5C9A6E49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1. Sprendimo projekto tikslai ir uždaviniai</w:t>
      </w:r>
    </w:p>
    <w:p w14:paraId="2B85C575" w14:textId="77777777" w:rsidR="000024F8" w:rsidRPr="00811F61" w:rsidRDefault="000024F8" w:rsidP="000024F8">
      <w:pPr>
        <w:pStyle w:val="prastasiniatinklio"/>
        <w:spacing w:before="0" w:beforeAutospacing="0" w:after="0" w:afterAutospacing="0" w:line="360" w:lineRule="auto"/>
        <w:ind w:firstLine="720"/>
        <w:jc w:val="both"/>
      </w:pPr>
      <w:r>
        <w:t xml:space="preserve">Sprendimo projekto tikslas – </w:t>
      </w:r>
      <w:r w:rsidRPr="00811F61">
        <w:t xml:space="preserve">patikslinti sprendimo preambulę, ją suderinant su Anykščių rajono savivaldybės 2026–2028 metų strateginio veiklos plano programomis ir priemonėmis, bei  atnaujinti Anykščių rajono savivaldybės jaunimo užimtumo skatinimo projektų finansavimo tvarkos aprašo 6 priedą ,,Biudžeto lėšų naudojimo sutartis“, atnaujinant sutarties nuostatas pagal galiojančius teisės aktus. </w:t>
      </w:r>
    </w:p>
    <w:p w14:paraId="45F4D24D" w14:textId="77777777" w:rsidR="000024F8" w:rsidRDefault="000024F8" w:rsidP="000024F8">
      <w:pPr>
        <w:pStyle w:val="prastasiniatinklio"/>
        <w:spacing w:before="0" w:beforeAutospacing="0" w:after="0" w:afterAutospacing="0" w:line="360" w:lineRule="auto"/>
        <w:ind w:firstLine="720"/>
        <w:jc w:val="both"/>
      </w:pPr>
      <w:r>
        <w:rPr>
          <w:rFonts w:eastAsia="Calibri"/>
          <w:b/>
          <w:lang w:eastAsia="en-US"/>
        </w:rPr>
        <w:t>2. Siūlomos teisinio reguliavimo nuostatos ir laukiami rezultatai</w:t>
      </w:r>
    </w:p>
    <w:p w14:paraId="5C34A1AC" w14:textId="77777777" w:rsidR="000024F8" w:rsidRDefault="000024F8" w:rsidP="000024F8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            Pritarus sprendimo projektui, bus užtikrintas tinkamas teisės aktų nuostatų įgyvendinimas.</w:t>
      </w:r>
    </w:p>
    <w:p w14:paraId="6A2B2B2F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 Lėšų poreikis ir šaltiniai </w:t>
      </w:r>
    </w:p>
    <w:p w14:paraId="152492E7" w14:textId="77777777" w:rsidR="000024F8" w:rsidRDefault="000024F8" w:rsidP="000024F8">
      <w:pPr>
        <w:spacing w:line="360" w:lineRule="auto"/>
        <w:ind w:firstLine="720"/>
        <w:jc w:val="both"/>
        <w:rPr>
          <w:bCs/>
        </w:rPr>
      </w:pPr>
      <w:r>
        <w:rPr>
          <w:bCs/>
        </w:rPr>
        <w:t>Nereikia.</w:t>
      </w:r>
    </w:p>
    <w:p w14:paraId="37245FD1" w14:textId="77777777" w:rsidR="000024F8" w:rsidRDefault="000024F8" w:rsidP="000024F8">
      <w:pPr>
        <w:tabs>
          <w:tab w:val="left" w:pos="709"/>
        </w:tabs>
        <w:spacing w:line="360" w:lineRule="auto"/>
        <w:jc w:val="both"/>
        <w:rPr>
          <w:rFonts w:eastAsia="Calibri"/>
          <w:b/>
        </w:rPr>
      </w:pPr>
      <w:r>
        <w:rPr>
          <w:rFonts w:eastAsia="Calibri"/>
          <w:b/>
        </w:rPr>
        <w:tab/>
        <w:t>4. Numatomo teisinio reguliavimo poveikio vertinimo rezultatai, galimos neigiamos priimto sprendimo pasekmės ir kokių priemonių reikėtų imtis, kad tokių pasekmių būtų išvengta</w:t>
      </w:r>
    </w:p>
    <w:p w14:paraId="097C9BBD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</w:rPr>
      </w:pPr>
      <w:r>
        <w:rPr>
          <w:rFonts w:eastAsia="Calibri"/>
        </w:rPr>
        <w:t>Teisinio reguliavimo poveikio vertinimo rezultatai nevertinami. Neigiamų priimto sprendimo pasekmių nenumatoma.</w:t>
      </w:r>
    </w:p>
    <w:p w14:paraId="0C6F47BA" w14:textId="77777777" w:rsidR="000024F8" w:rsidRDefault="000024F8" w:rsidP="000024F8">
      <w:pPr>
        <w:spacing w:line="360" w:lineRule="auto"/>
        <w:ind w:firstLine="720"/>
        <w:jc w:val="both"/>
      </w:pPr>
      <w:r>
        <w:rPr>
          <w:rFonts w:eastAsia="Calibri"/>
          <w:b/>
        </w:rPr>
        <w:t>5. Kokius teisės aktus būtina priimti, kokius galiojančius teisės aktus reikia pakeisti ar pripažinti netekusiais galios – kas ir kada juos turėtų priimti</w:t>
      </w:r>
    </w:p>
    <w:p w14:paraId="241F688A" w14:textId="77777777" w:rsidR="000024F8" w:rsidRDefault="000024F8" w:rsidP="000024F8">
      <w:pPr>
        <w:tabs>
          <w:tab w:val="left" w:pos="567"/>
        </w:tabs>
        <w:spacing w:line="360" w:lineRule="auto"/>
        <w:ind w:firstLine="720"/>
        <w:jc w:val="both"/>
      </w:pPr>
      <w:r>
        <w:rPr>
          <w:rFonts w:eastAsia="Calibri"/>
          <w:bCs/>
        </w:rPr>
        <w:t>Pakeisti Anykščių rajono savivaldybės tarybos 2024 m. kovo 1 d. sprendimą Nr. 1-TS-41 „Dėl jaunimo užimtumo skatinimo projektų finansavimo tvarkos aprašo patvirtinimo“.</w:t>
      </w:r>
    </w:p>
    <w:p w14:paraId="63FA31EC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6. Sprendimo įgyvendinimo terminai – kas, ką ir kada turėtų atlikti</w:t>
      </w:r>
    </w:p>
    <w:p w14:paraId="105A28FE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Tarybos sprendimas įsigalioja teisės aktų nustatyta tvarka.</w:t>
      </w:r>
    </w:p>
    <w:p w14:paraId="6DE34E38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7. Sprendimo projekto rengimo metu gauti specialistų vertinimai ir išvados</w:t>
      </w:r>
    </w:p>
    <w:p w14:paraId="443CB227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Negauta.</w:t>
      </w:r>
    </w:p>
    <w:p w14:paraId="678B6D17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8. Kiti reikalingi pagrindimai, skaičiavimai ir paaiškinimai</w:t>
      </w:r>
    </w:p>
    <w:p w14:paraId="6AE4ECE9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Nėra.</w:t>
      </w:r>
    </w:p>
    <w:p w14:paraId="6B619383" w14:textId="77777777" w:rsidR="000024F8" w:rsidRDefault="000024F8" w:rsidP="000024F8">
      <w:pPr>
        <w:spacing w:line="360" w:lineRule="auto"/>
        <w:ind w:firstLine="720"/>
        <w:jc w:val="both"/>
      </w:pPr>
      <w:r>
        <w:rPr>
          <w:rFonts w:eastAsia="Calibri"/>
          <w:b/>
        </w:rPr>
        <w:t>9. Sprendimo projekto iniciatoriai ir rengėjai, pranešėjas</w:t>
      </w:r>
      <w:r>
        <w:rPr>
          <w:rFonts w:eastAsia="Calibri"/>
        </w:rPr>
        <w:t xml:space="preserve"> </w:t>
      </w:r>
    </w:p>
    <w:p w14:paraId="196505F3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</w:rPr>
      </w:pPr>
      <w:r>
        <w:rPr>
          <w:rFonts w:eastAsia="Calibri"/>
        </w:rPr>
        <w:t>Sprendimo projekto iniciatorius – Anykščių rajono savivaldybės administracija.</w:t>
      </w:r>
    </w:p>
    <w:p w14:paraId="53A1EA68" w14:textId="77777777" w:rsidR="000024F8" w:rsidRDefault="000024F8" w:rsidP="000024F8">
      <w:pPr>
        <w:spacing w:line="360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Rengėja – Inga </w:t>
      </w:r>
      <w:proofErr w:type="spellStart"/>
      <w:r>
        <w:rPr>
          <w:rFonts w:eastAsia="Calibri"/>
        </w:rPr>
        <w:t>Beresnevičiūtė</w:t>
      </w:r>
      <w:proofErr w:type="spellEnd"/>
      <w:r>
        <w:rPr>
          <w:rFonts w:eastAsia="Calibri"/>
        </w:rPr>
        <w:t>, Jaunimo reikalų koordinatorė (vyriausioji specialistė).</w:t>
      </w:r>
    </w:p>
    <w:p w14:paraId="05AA7B4A" w14:textId="77777777" w:rsidR="000024F8" w:rsidRDefault="000024F8" w:rsidP="000024F8">
      <w:pPr>
        <w:spacing w:line="360" w:lineRule="auto"/>
        <w:ind w:firstLine="720"/>
        <w:jc w:val="both"/>
      </w:pPr>
      <w:r>
        <w:t xml:space="preserve">Pranešėja – </w:t>
      </w:r>
      <w:r>
        <w:rPr>
          <w:rFonts w:eastAsia="Calibri"/>
        </w:rPr>
        <w:t xml:space="preserve">Inga </w:t>
      </w:r>
      <w:proofErr w:type="spellStart"/>
      <w:r>
        <w:rPr>
          <w:rFonts w:eastAsia="Calibri"/>
        </w:rPr>
        <w:t>Beresnevičiūtė</w:t>
      </w:r>
      <w:proofErr w:type="spellEnd"/>
      <w:r>
        <w:rPr>
          <w:rFonts w:eastAsia="Calibri"/>
        </w:rPr>
        <w:t>, Jaunimo reikalų koordinatorė (vyriausioji specialistė).</w:t>
      </w:r>
    </w:p>
    <w:p w14:paraId="0209F78A" w14:textId="77777777" w:rsidR="000024F8" w:rsidRDefault="000024F8" w:rsidP="000024F8"/>
    <w:sectPr w:rsidR="000024F8" w:rsidSect="00790FCD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0997" w14:textId="77777777" w:rsidR="000A3F5C" w:rsidRDefault="000A3F5C" w:rsidP="005D3608">
      <w:r>
        <w:separator/>
      </w:r>
    </w:p>
  </w:endnote>
  <w:endnote w:type="continuationSeparator" w:id="0">
    <w:p w14:paraId="483322AF" w14:textId="77777777" w:rsidR="000A3F5C" w:rsidRDefault="000A3F5C" w:rsidP="005D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1A58E" w14:textId="77777777" w:rsidR="000A3F5C" w:rsidRDefault="000A3F5C" w:rsidP="005D3608">
      <w:r>
        <w:separator/>
      </w:r>
    </w:p>
  </w:footnote>
  <w:footnote w:type="continuationSeparator" w:id="0">
    <w:p w14:paraId="5F94438B" w14:textId="77777777" w:rsidR="000A3F5C" w:rsidRDefault="000A3F5C" w:rsidP="005D3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138"/>
    <w:multiLevelType w:val="hybridMultilevel"/>
    <w:tmpl w:val="BA7E1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F206A"/>
    <w:multiLevelType w:val="hybridMultilevel"/>
    <w:tmpl w:val="5A2E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517E2"/>
    <w:multiLevelType w:val="multilevel"/>
    <w:tmpl w:val="CA5E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6053C5"/>
    <w:multiLevelType w:val="hybridMultilevel"/>
    <w:tmpl w:val="1E2E1E1A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B46A8E"/>
    <w:multiLevelType w:val="hybridMultilevel"/>
    <w:tmpl w:val="0CBE2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60355"/>
    <w:multiLevelType w:val="hybridMultilevel"/>
    <w:tmpl w:val="25D0F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F0D0D"/>
    <w:multiLevelType w:val="hybridMultilevel"/>
    <w:tmpl w:val="4C360F8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65982"/>
    <w:multiLevelType w:val="multilevel"/>
    <w:tmpl w:val="2190D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CD327E0"/>
    <w:multiLevelType w:val="hybridMultilevel"/>
    <w:tmpl w:val="E45A1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84F1E"/>
    <w:multiLevelType w:val="hybridMultilevel"/>
    <w:tmpl w:val="B3C29850"/>
    <w:lvl w:ilvl="0" w:tplc="24A89B34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623D7"/>
    <w:multiLevelType w:val="hybridMultilevel"/>
    <w:tmpl w:val="6F0C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57165"/>
    <w:multiLevelType w:val="hybridMultilevel"/>
    <w:tmpl w:val="5896C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067E8"/>
    <w:multiLevelType w:val="hybridMultilevel"/>
    <w:tmpl w:val="3B2C6E08"/>
    <w:lvl w:ilvl="0" w:tplc="50F65842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A1C0C"/>
    <w:multiLevelType w:val="hybridMultilevel"/>
    <w:tmpl w:val="EAE045DE"/>
    <w:lvl w:ilvl="0" w:tplc="BE30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F4509FA"/>
    <w:multiLevelType w:val="hybridMultilevel"/>
    <w:tmpl w:val="66924E8A"/>
    <w:lvl w:ilvl="0" w:tplc="DEE82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80C62"/>
    <w:multiLevelType w:val="hybridMultilevel"/>
    <w:tmpl w:val="7EF2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74DA"/>
    <w:multiLevelType w:val="hybridMultilevel"/>
    <w:tmpl w:val="BE320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763361">
    <w:abstractNumId w:val="3"/>
  </w:num>
  <w:num w:numId="2" w16cid:durableId="1059330233">
    <w:abstractNumId w:val="13"/>
  </w:num>
  <w:num w:numId="3" w16cid:durableId="216286729">
    <w:abstractNumId w:val="4"/>
  </w:num>
  <w:num w:numId="4" w16cid:durableId="1828206525">
    <w:abstractNumId w:val="8"/>
  </w:num>
  <w:num w:numId="5" w16cid:durableId="1523394251">
    <w:abstractNumId w:val="10"/>
  </w:num>
  <w:num w:numId="6" w16cid:durableId="402292592">
    <w:abstractNumId w:val="15"/>
  </w:num>
  <w:num w:numId="7" w16cid:durableId="1452364536">
    <w:abstractNumId w:val="6"/>
  </w:num>
  <w:num w:numId="8" w16cid:durableId="1829977343">
    <w:abstractNumId w:val="7"/>
  </w:num>
  <w:num w:numId="9" w16cid:durableId="1139028604">
    <w:abstractNumId w:val="11"/>
  </w:num>
  <w:num w:numId="10" w16cid:durableId="143859273">
    <w:abstractNumId w:val="16"/>
  </w:num>
  <w:num w:numId="11" w16cid:durableId="671641942">
    <w:abstractNumId w:val="1"/>
  </w:num>
  <w:num w:numId="12" w16cid:durableId="1630158985">
    <w:abstractNumId w:val="0"/>
  </w:num>
  <w:num w:numId="13" w16cid:durableId="1477719339">
    <w:abstractNumId w:val="2"/>
  </w:num>
  <w:num w:numId="14" w16cid:durableId="539978246">
    <w:abstractNumId w:val="12"/>
  </w:num>
  <w:num w:numId="15" w16cid:durableId="490831363">
    <w:abstractNumId w:val="9"/>
  </w:num>
  <w:num w:numId="16" w16cid:durableId="1711031685">
    <w:abstractNumId w:val="14"/>
  </w:num>
  <w:num w:numId="17" w16cid:durableId="4416545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446"/>
    <w:rsid w:val="000024F8"/>
    <w:rsid w:val="00014155"/>
    <w:rsid w:val="0002247F"/>
    <w:rsid w:val="000964B9"/>
    <w:rsid w:val="000A3F5C"/>
    <w:rsid w:val="000B3859"/>
    <w:rsid w:val="000C1F37"/>
    <w:rsid w:val="000C7B8A"/>
    <w:rsid w:val="000D6C44"/>
    <w:rsid w:val="00113110"/>
    <w:rsid w:val="001712B8"/>
    <w:rsid w:val="001A192A"/>
    <w:rsid w:val="001F0D81"/>
    <w:rsid w:val="001F19B4"/>
    <w:rsid w:val="001F3446"/>
    <w:rsid w:val="002247C6"/>
    <w:rsid w:val="00253FB1"/>
    <w:rsid w:val="00255ED2"/>
    <w:rsid w:val="00295D9F"/>
    <w:rsid w:val="002B2253"/>
    <w:rsid w:val="002B266B"/>
    <w:rsid w:val="002F7C8A"/>
    <w:rsid w:val="00300449"/>
    <w:rsid w:val="00317DEE"/>
    <w:rsid w:val="00336D99"/>
    <w:rsid w:val="00375A8F"/>
    <w:rsid w:val="003819F2"/>
    <w:rsid w:val="003A5A6D"/>
    <w:rsid w:val="003B7D7E"/>
    <w:rsid w:val="003D52B3"/>
    <w:rsid w:val="003D5F0C"/>
    <w:rsid w:val="003D7291"/>
    <w:rsid w:val="003F128D"/>
    <w:rsid w:val="003F78DD"/>
    <w:rsid w:val="00402611"/>
    <w:rsid w:val="00430F5A"/>
    <w:rsid w:val="004479FD"/>
    <w:rsid w:val="00447D70"/>
    <w:rsid w:val="004544D1"/>
    <w:rsid w:val="00454854"/>
    <w:rsid w:val="004674E5"/>
    <w:rsid w:val="004951B6"/>
    <w:rsid w:val="004A6E74"/>
    <w:rsid w:val="004B7B68"/>
    <w:rsid w:val="004D09EF"/>
    <w:rsid w:val="004E2476"/>
    <w:rsid w:val="004E4B24"/>
    <w:rsid w:val="004F2B96"/>
    <w:rsid w:val="00502F14"/>
    <w:rsid w:val="0052164F"/>
    <w:rsid w:val="00570D7F"/>
    <w:rsid w:val="005D3608"/>
    <w:rsid w:val="00616638"/>
    <w:rsid w:val="00643413"/>
    <w:rsid w:val="00656513"/>
    <w:rsid w:val="00712A06"/>
    <w:rsid w:val="007132D8"/>
    <w:rsid w:val="007171E5"/>
    <w:rsid w:val="00744CBE"/>
    <w:rsid w:val="007452D2"/>
    <w:rsid w:val="00756B35"/>
    <w:rsid w:val="00790FCD"/>
    <w:rsid w:val="008001DB"/>
    <w:rsid w:val="0083466D"/>
    <w:rsid w:val="00851B4B"/>
    <w:rsid w:val="00877156"/>
    <w:rsid w:val="008B18EE"/>
    <w:rsid w:val="00925560"/>
    <w:rsid w:val="00931BA8"/>
    <w:rsid w:val="009417B2"/>
    <w:rsid w:val="00941BD6"/>
    <w:rsid w:val="009621E7"/>
    <w:rsid w:val="00964364"/>
    <w:rsid w:val="009A2040"/>
    <w:rsid w:val="009D50DE"/>
    <w:rsid w:val="009F2548"/>
    <w:rsid w:val="00A16F5A"/>
    <w:rsid w:val="00A3068C"/>
    <w:rsid w:val="00A6250E"/>
    <w:rsid w:val="00A64F8D"/>
    <w:rsid w:val="00A7538A"/>
    <w:rsid w:val="00A80DFE"/>
    <w:rsid w:val="00A827B7"/>
    <w:rsid w:val="00AA7438"/>
    <w:rsid w:val="00AC1CC3"/>
    <w:rsid w:val="00AC686A"/>
    <w:rsid w:val="00AD2BAA"/>
    <w:rsid w:val="00AE740B"/>
    <w:rsid w:val="00AF259E"/>
    <w:rsid w:val="00B23EF3"/>
    <w:rsid w:val="00B81353"/>
    <w:rsid w:val="00BA4B6C"/>
    <w:rsid w:val="00BB24A3"/>
    <w:rsid w:val="00BC71F8"/>
    <w:rsid w:val="00C17627"/>
    <w:rsid w:val="00C2173D"/>
    <w:rsid w:val="00C305A5"/>
    <w:rsid w:val="00C336D9"/>
    <w:rsid w:val="00C460B5"/>
    <w:rsid w:val="00D03FB8"/>
    <w:rsid w:val="00D128A4"/>
    <w:rsid w:val="00D449FB"/>
    <w:rsid w:val="00D76497"/>
    <w:rsid w:val="00D770AA"/>
    <w:rsid w:val="00D9326D"/>
    <w:rsid w:val="00DE50F1"/>
    <w:rsid w:val="00DE59B7"/>
    <w:rsid w:val="00DF79EE"/>
    <w:rsid w:val="00E03437"/>
    <w:rsid w:val="00E4123E"/>
    <w:rsid w:val="00E511DA"/>
    <w:rsid w:val="00E61974"/>
    <w:rsid w:val="00E85F9F"/>
    <w:rsid w:val="00E864B6"/>
    <w:rsid w:val="00EB5270"/>
    <w:rsid w:val="00EC6A10"/>
    <w:rsid w:val="00ED587A"/>
    <w:rsid w:val="00EE2570"/>
    <w:rsid w:val="00EF07CA"/>
    <w:rsid w:val="00EF3756"/>
    <w:rsid w:val="00F0636D"/>
    <w:rsid w:val="00F51B82"/>
    <w:rsid w:val="00F631F6"/>
    <w:rsid w:val="00F656C1"/>
    <w:rsid w:val="00F8273D"/>
    <w:rsid w:val="00F85496"/>
    <w:rsid w:val="00FB4FBC"/>
    <w:rsid w:val="00FF13FB"/>
    <w:rsid w:val="00FF3130"/>
    <w:rsid w:val="00FF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59F5"/>
  <w15:docId w15:val="{870440F6-8897-454B-B25A-A0B1D0A7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3413"/>
    <w:pPr>
      <w:spacing w:after="0" w:line="240" w:lineRule="auto"/>
    </w:pPr>
    <w:rPr>
      <w:rFonts w:ascii="Times New Roman" w:eastAsia="Times New Roman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nhideWhenUsed/>
    <w:rsid w:val="004E4B24"/>
    <w:rPr>
      <w:rFonts w:ascii="Tahoma" w:eastAsiaTheme="minorHAns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4E4B24"/>
    <w:rPr>
      <w:rFonts w:ascii="Tahoma" w:hAnsi="Tahoma" w:cs="Tahoma"/>
      <w:sz w:val="16"/>
      <w:szCs w:val="16"/>
      <w:lang w:val="lt-LT"/>
    </w:rPr>
  </w:style>
  <w:style w:type="numbering" w:customStyle="1" w:styleId="Sraonra1">
    <w:name w:val="Sąrašo nėra1"/>
    <w:next w:val="Sraonra"/>
    <w:uiPriority w:val="99"/>
    <w:semiHidden/>
    <w:unhideWhenUsed/>
    <w:rsid w:val="005D3608"/>
  </w:style>
  <w:style w:type="character" w:styleId="Vietosrezervavimoenklotekstas">
    <w:name w:val="Placeholder Text"/>
    <w:basedOn w:val="Numatytasispastraiposriftas"/>
    <w:rsid w:val="005D3608"/>
    <w:rPr>
      <w:color w:val="808080"/>
    </w:rPr>
  </w:style>
  <w:style w:type="paragraph" w:styleId="Antrats">
    <w:name w:val="header"/>
    <w:basedOn w:val="prastasis"/>
    <w:link w:val="AntratsDiagrama"/>
    <w:uiPriority w:val="99"/>
    <w:rsid w:val="005D3608"/>
    <w:pPr>
      <w:tabs>
        <w:tab w:val="center" w:pos="4819"/>
        <w:tab w:val="right" w:pos="9638"/>
      </w:tabs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D360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rsid w:val="005D3608"/>
    <w:pPr>
      <w:tabs>
        <w:tab w:val="center" w:pos="4819"/>
        <w:tab w:val="right" w:pos="9638"/>
      </w:tabs>
    </w:pPr>
    <w:rPr>
      <w:szCs w:val="20"/>
    </w:rPr>
  </w:style>
  <w:style w:type="character" w:customStyle="1" w:styleId="PoratDiagrama">
    <w:name w:val="Poraštė Diagrama"/>
    <w:basedOn w:val="Numatytasispastraiposriftas"/>
    <w:link w:val="Porat"/>
    <w:rsid w:val="005D3608"/>
    <w:rPr>
      <w:rFonts w:ascii="Times New Roman" w:eastAsia="Times New Roman" w:hAnsi="Times New Roman" w:cs="Times New Roman"/>
      <w:sz w:val="24"/>
      <w:szCs w:val="20"/>
      <w:lang w:val="lt-LT"/>
    </w:rPr>
  </w:style>
  <w:style w:type="table" w:styleId="Lentelstinklelis">
    <w:name w:val="Table Grid"/>
    <w:basedOn w:val="prastojilentel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5D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99"/>
    <w:rsid w:val="005D3608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">
    <w:name w:val="Lentelės tinklelis6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">
    <w:name w:val="Lentelės tinklelis8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">
    <w:name w:val="Lentelės tinklelis9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">
    <w:name w:val="Lentelės tinklelis10"/>
    <w:basedOn w:val="prastojilentel"/>
    <w:next w:val="Lentelstinklelis"/>
    <w:uiPriority w:val="39"/>
    <w:rsid w:val="005D3608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5D3608"/>
    <w:pPr>
      <w:spacing w:before="100" w:beforeAutospacing="1" w:after="100" w:afterAutospacing="1"/>
    </w:pPr>
    <w:rPr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5D3608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D36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customStyle="1" w:styleId="Lentelstinklelis12">
    <w:name w:val="Lentelės tinklelis12"/>
    <w:basedOn w:val="prastojilentel"/>
    <w:next w:val="Lentelstinklelis"/>
    <w:uiPriority w:val="59"/>
    <w:rsid w:val="005D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D360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3608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360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360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3608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eglex\Tmp\8efad8210f6d467096e6dc6070fdecbd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35A09A8-D91F-494E-8C87-6EA81FBC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8efad8210f6d467096e6dc6070fdecbd</Template>
  <TotalTime>24</TotalTime>
  <Pages>16</Pages>
  <Words>15896</Words>
  <Characters>9061</Characters>
  <Application>Microsoft Office Word</Application>
  <DocSecurity>0</DocSecurity>
  <Lines>75</Lines>
  <Paragraphs>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jaunimo užimtumo skatinimo projektų finansavimo tvarkos aprašo patvirtinimo</vt:lpstr>
      <vt:lpstr>Dėl jaunimo užimtumo skatinimo projektų finansavimo tvarkos aprašo patvirtinimo</vt:lpstr>
    </vt:vector>
  </TitlesOfParts>
  <Manager>2024-03-01</Manager>
  <Company/>
  <LinksUpToDate>false</LinksUpToDate>
  <CharactersWithSpaces>24908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jaunimo užimtumo skatinimo projektų finansavimo tvarkos aprašo patvirtinimo</dc:title>
  <dc:subject>1-TS-41</dc:subject>
  <dc:creator>ANYKŠČIŲ RAJONO SAVIVALDYBĖS TARYBA</dc:creator>
  <cp:lastModifiedBy>An Sav</cp:lastModifiedBy>
  <cp:revision>15</cp:revision>
  <cp:lastPrinted>2024-02-28T11:31:00Z</cp:lastPrinted>
  <dcterms:created xsi:type="dcterms:W3CDTF">2026-04-01T12:25:00Z</dcterms:created>
  <dcterms:modified xsi:type="dcterms:W3CDTF">2026-04-16T11:53:00Z</dcterms:modified>
  <cp:category>SPRENDIMAS</cp:category>
</cp:coreProperties>
</file>